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A121CC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639A8352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39ACD681" w14:textId="11371B40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33D91">
        <w:rPr>
          <w:rFonts w:ascii="Corbel" w:hAnsi="Corbel"/>
          <w:i/>
          <w:smallCaps/>
          <w:sz w:val="24"/>
          <w:szCs w:val="24"/>
        </w:rPr>
        <w:t>202</w:t>
      </w:r>
      <w:r w:rsidR="00B62A83">
        <w:rPr>
          <w:rFonts w:ascii="Corbel" w:hAnsi="Corbel"/>
          <w:i/>
          <w:smallCaps/>
          <w:sz w:val="24"/>
          <w:szCs w:val="24"/>
        </w:rPr>
        <w:t>2-</w:t>
      </w:r>
      <w:r w:rsidR="00033D91">
        <w:rPr>
          <w:rFonts w:ascii="Corbel" w:hAnsi="Corbel"/>
          <w:i/>
          <w:smallCaps/>
          <w:sz w:val="24"/>
          <w:szCs w:val="24"/>
        </w:rPr>
        <w:t>202</w:t>
      </w:r>
      <w:r w:rsidR="0004373F">
        <w:rPr>
          <w:rFonts w:ascii="Corbel" w:hAnsi="Corbel"/>
          <w:i/>
          <w:smallCaps/>
          <w:sz w:val="24"/>
          <w:szCs w:val="24"/>
        </w:rPr>
        <w:t>5</w:t>
      </w:r>
    </w:p>
    <w:p w14:paraId="36ADD40D" w14:textId="1819F2D0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033D91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45ACD19C" w14:textId="2235642D" w:rsidR="00445970" w:rsidRPr="00EA4832" w:rsidRDefault="00033D91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</w:r>
      <w:r w:rsidR="00445970">
        <w:rPr>
          <w:rFonts w:ascii="Corbel" w:hAnsi="Corbel"/>
          <w:sz w:val="20"/>
          <w:szCs w:val="20"/>
        </w:rPr>
        <w:tab/>
        <w:t>R</w:t>
      </w:r>
      <w:r w:rsidR="00DB1787">
        <w:rPr>
          <w:rFonts w:ascii="Corbel" w:hAnsi="Corbel"/>
          <w:sz w:val="20"/>
          <w:szCs w:val="20"/>
        </w:rPr>
        <w:t>ok akademicki</w:t>
      </w:r>
      <w:r>
        <w:rPr>
          <w:rFonts w:ascii="Corbel" w:hAnsi="Corbel"/>
          <w:sz w:val="20"/>
          <w:szCs w:val="20"/>
        </w:rPr>
        <w:t xml:space="preserve"> 202</w:t>
      </w:r>
      <w:r w:rsidR="0004373F">
        <w:rPr>
          <w:rFonts w:ascii="Corbel" w:hAnsi="Corbel"/>
          <w:sz w:val="20"/>
          <w:szCs w:val="20"/>
        </w:rPr>
        <w:t>4</w:t>
      </w:r>
      <w:r>
        <w:rPr>
          <w:rFonts w:ascii="Corbel" w:hAnsi="Corbel"/>
          <w:sz w:val="20"/>
          <w:szCs w:val="20"/>
        </w:rPr>
        <w:t>/202</w:t>
      </w:r>
      <w:r w:rsidR="0004373F">
        <w:rPr>
          <w:rFonts w:ascii="Corbel" w:hAnsi="Corbel"/>
          <w:sz w:val="20"/>
          <w:szCs w:val="20"/>
        </w:rPr>
        <w:t>5</w:t>
      </w:r>
    </w:p>
    <w:p w14:paraId="11F2342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3C8686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EFA7303" w14:textId="77777777" w:rsidTr="00B819C8">
        <w:tc>
          <w:tcPr>
            <w:tcW w:w="2694" w:type="dxa"/>
            <w:vAlign w:val="center"/>
          </w:tcPr>
          <w:p w14:paraId="0A5A3141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204B6D" w14:textId="1D191DBC" w:rsidR="0085747A" w:rsidRPr="0015652F" w:rsidRDefault="00C30360" w:rsidP="00C30360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15652F">
              <w:rPr>
                <w:rFonts w:ascii="Corbel" w:hAnsi="Corbel"/>
                <w:bCs/>
                <w:sz w:val="24"/>
                <w:szCs w:val="24"/>
              </w:rPr>
              <w:t xml:space="preserve">Sprawcy przemocy w rodzinie w praktyce </w:t>
            </w:r>
            <w:r w:rsidR="00A00FB4" w:rsidRPr="0015652F">
              <w:rPr>
                <w:rFonts w:ascii="Corbel" w:hAnsi="Corbel"/>
                <w:bCs/>
                <w:sz w:val="24"/>
                <w:szCs w:val="24"/>
              </w:rPr>
              <w:t xml:space="preserve">oddziaływań </w:t>
            </w:r>
            <w:r w:rsidRPr="0015652F">
              <w:rPr>
                <w:rFonts w:ascii="Corbel" w:hAnsi="Corbel"/>
                <w:bCs/>
                <w:sz w:val="24"/>
                <w:szCs w:val="24"/>
              </w:rPr>
              <w:t>służb społecznych</w:t>
            </w:r>
          </w:p>
        </w:tc>
      </w:tr>
      <w:tr w:rsidR="0085747A" w:rsidRPr="009C54AE" w14:paraId="56D80028" w14:textId="77777777" w:rsidTr="00B819C8">
        <w:tc>
          <w:tcPr>
            <w:tcW w:w="2694" w:type="dxa"/>
            <w:vAlign w:val="center"/>
          </w:tcPr>
          <w:p w14:paraId="391AE87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8552E24" w14:textId="0E037D54" w:rsidR="0085747A" w:rsidRPr="009C54AE" w:rsidRDefault="00E43A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P1S[6]F_</w:t>
            </w:r>
            <w:r w:rsidR="00B62A83">
              <w:t xml:space="preserve"> </w:t>
            </w:r>
            <w:r w:rsidR="00B62A83">
              <w:rPr>
                <w:rFonts w:ascii="Corbel" w:hAnsi="Corbel"/>
                <w:b w:val="0"/>
                <w:sz w:val="24"/>
                <w:szCs w:val="24"/>
              </w:rPr>
              <w:t>05</w:t>
            </w:r>
          </w:p>
        </w:tc>
      </w:tr>
      <w:tr w:rsidR="0085747A" w:rsidRPr="009C54AE" w14:paraId="10249A9C" w14:textId="77777777" w:rsidTr="00B819C8">
        <w:tc>
          <w:tcPr>
            <w:tcW w:w="2694" w:type="dxa"/>
            <w:vAlign w:val="center"/>
          </w:tcPr>
          <w:p w14:paraId="378AD9A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64CC63FC" w14:textId="77777777" w:rsidR="0085747A" w:rsidRPr="009C54AE" w:rsidRDefault="00815D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3E287A5D" w14:textId="77777777" w:rsidTr="00B819C8">
        <w:tc>
          <w:tcPr>
            <w:tcW w:w="2694" w:type="dxa"/>
            <w:vAlign w:val="center"/>
          </w:tcPr>
          <w:p w14:paraId="674C00E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9CB7A87" w14:textId="527193C0" w:rsidR="0085747A" w:rsidRPr="009C54AE" w:rsidRDefault="001565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5652F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5B1F42BB" w14:textId="77777777" w:rsidTr="00B819C8">
        <w:tc>
          <w:tcPr>
            <w:tcW w:w="2694" w:type="dxa"/>
            <w:vAlign w:val="center"/>
          </w:tcPr>
          <w:p w14:paraId="31EB1C2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3A3B9E5" w14:textId="77777777" w:rsidR="0085747A" w:rsidRPr="009C54AE" w:rsidRDefault="00E43AF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Praca socjalna</w:t>
            </w:r>
          </w:p>
        </w:tc>
      </w:tr>
      <w:tr w:rsidR="0085747A" w:rsidRPr="009C54AE" w14:paraId="1DD9DC7A" w14:textId="77777777" w:rsidTr="00B819C8">
        <w:tc>
          <w:tcPr>
            <w:tcW w:w="2694" w:type="dxa"/>
            <w:vAlign w:val="center"/>
          </w:tcPr>
          <w:p w14:paraId="594FF725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BC91FE7" w14:textId="77777777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stopnia</w:t>
            </w:r>
          </w:p>
        </w:tc>
      </w:tr>
      <w:tr w:rsidR="0085747A" w:rsidRPr="009C54AE" w14:paraId="45A6D686" w14:textId="77777777" w:rsidTr="00B819C8">
        <w:tc>
          <w:tcPr>
            <w:tcW w:w="2694" w:type="dxa"/>
            <w:vAlign w:val="center"/>
          </w:tcPr>
          <w:p w14:paraId="49EBFC0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D306BDC" w14:textId="77777777" w:rsidR="0085747A" w:rsidRPr="009C54AE" w:rsidRDefault="00815D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2DC4577F" w14:textId="77777777" w:rsidTr="00B819C8">
        <w:tc>
          <w:tcPr>
            <w:tcW w:w="2694" w:type="dxa"/>
            <w:vAlign w:val="center"/>
          </w:tcPr>
          <w:p w14:paraId="2C80B96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55A5BE" w14:textId="77777777" w:rsidR="0085747A" w:rsidRPr="009C54AE" w:rsidRDefault="00815D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B484C0B" w14:textId="77777777" w:rsidTr="00B819C8">
        <w:tc>
          <w:tcPr>
            <w:tcW w:w="2694" w:type="dxa"/>
            <w:vAlign w:val="center"/>
          </w:tcPr>
          <w:p w14:paraId="605D651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9FB5DBE" w14:textId="77777777" w:rsidR="0085747A" w:rsidRPr="009C54AE" w:rsidRDefault="00815D55" w:rsidP="00DB178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AB7F3B">
              <w:rPr>
                <w:rFonts w:ascii="Corbel" w:hAnsi="Corbel"/>
                <w:b w:val="0"/>
                <w:sz w:val="24"/>
                <w:szCs w:val="24"/>
              </w:rPr>
              <w:t>ok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3, 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VI</w:t>
            </w:r>
          </w:p>
        </w:tc>
      </w:tr>
      <w:tr w:rsidR="0085747A" w:rsidRPr="009C54AE" w14:paraId="4CBBB514" w14:textId="77777777" w:rsidTr="00B819C8">
        <w:tc>
          <w:tcPr>
            <w:tcW w:w="2694" w:type="dxa"/>
            <w:vAlign w:val="center"/>
          </w:tcPr>
          <w:p w14:paraId="5F9A0BF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3C94DD5" w14:textId="77777777" w:rsidR="0085747A" w:rsidRPr="009C54AE" w:rsidRDefault="00815D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</w:t>
            </w:r>
            <w:r w:rsidR="00E43AFB">
              <w:rPr>
                <w:rFonts w:ascii="Corbel" w:hAnsi="Corbel"/>
                <w:b w:val="0"/>
                <w:sz w:val="24"/>
                <w:szCs w:val="24"/>
              </w:rPr>
              <w:t>akultatywny</w:t>
            </w:r>
          </w:p>
        </w:tc>
      </w:tr>
      <w:tr w:rsidR="00923D7D" w:rsidRPr="009C54AE" w14:paraId="583D79F5" w14:textId="77777777" w:rsidTr="00B819C8">
        <w:tc>
          <w:tcPr>
            <w:tcW w:w="2694" w:type="dxa"/>
            <w:vAlign w:val="center"/>
          </w:tcPr>
          <w:p w14:paraId="581E8BCB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6E5C82F" w14:textId="77777777" w:rsidR="00923D7D" w:rsidRPr="009C54AE" w:rsidRDefault="00815D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jęz. </w:t>
            </w:r>
            <w:r w:rsidR="00DB1787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FEA88DE" w14:textId="77777777" w:rsidTr="00B819C8">
        <w:tc>
          <w:tcPr>
            <w:tcW w:w="2694" w:type="dxa"/>
            <w:vAlign w:val="center"/>
          </w:tcPr>
          <w:p w14:paraId="497C7F6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8304C43" w14:textId="1745E5FF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Anna Witkowska-Paleń</w:t>
            </w:r>
          </w:p>
        </w:tc>
      </w:tr>
      <w:tr w:rsidR="0085747A" w:rsidRPr="009C54AE" w14:paraId="5669C3C3" w14:textId="77777777" w:rsidTr="00B819C8">
        <w:tc>
          <w:tcPr>
            <w:tcW w:w="2694" w:type="dxa"/>
            <w:vAlign w:val="center"/>
          </w:tcPr>
          <w:p w14:paraId="6391A76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5CF2275" w14:textId="77777777" w:rsidR="0085747A" w:rsidRPr="009C54AE" w:rsidRDefault="00DB178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Anna Witkowska-Paleń</w:t>
            </w:r>
          </w:p>
        </w:tc>
      </w:tr>
    </w:tbl>
    <w:p w14:paraId="3287E0D7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46DAD65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EA1C41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A3DDDF5" w14:textId="77777777" w:rsidTr="00DB178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BD23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7EC3C22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BA80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55C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B9EB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47E8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46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7A80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73D5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F52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6051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B726F9A" w14:textId="77777777" w:rsidTr="00DB178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C5FC" w14:textId="77777777" w:rsidR="00015B8F" w:rsidRPr="009C54AE" w:rsidRDefault="00815D5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0476A" w14:textId="6F9530D7" w:rsidR="00015B8F" w:rsidRPr="009C54AE" w:rsidRDefault="006F2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7285" w14:textId="497F93B4" w:rsidR="00015B8F" w:rsidRPr="009C54AE" w:rsidRDefault="006F2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16F5" w14:textId="77777777" w:rsidR="00015B8F" w:rsidRPr="009C54AE" w:rsidRDefault="00E43AF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B8926" w14:textId="3E5233F0" w:rsidR="00015B8F" w:rsidRPr="009C54AE" w:rsidRDefault="006F2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94FF9" w14:textId="729F45F7" w:rsidR="00015B8F" w:rsidRPr="009C54AE" w:rsidRDefault="006F2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DBCC6" w14:textId="634C1561" w:rsidR="00015B8F" w:rsidRPr="009C54AE" w:rsidRDefault="006F2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F669" w14:textId="78DD25CB" w:rsidR="00015B8F" w:rsidRPr="009C54AE" w:rsidRDefault="006F2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CE500" w14:textId="56FFCABD" w:rsidR="00015B8F" w:rsidRPr="009C54AE" w:rsidRDefault="006F20B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F615" w14:textId="77777777" w:rsidR="00015B8F" w:rsidRPr="009C54AE" w:rsidRDefault="00DB178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4B9A1A2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07AA003" w14:textId="3684E1C4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22D5EBA1" w14:textId="77777777" w:rsidR="00033D91" w:rsidRPr="009C54AE" w:rsidRDefault="00033D91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2B598B5A" w14:textId="03BD47A6" w:rsidR="0085747A" w:rsidRPr="009C54AE" w:rsidRDefault="00033D9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DB1787"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2543C3B4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3B7993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57DE877" w14:textId="77777777" w:rsidR="00E22FBC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96F780D" w14:textId="77777777" w:rsidR="00F01C5B" w:rsidRDefault="00F01C5B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BB788B9" w14:textId="2411C997" w:rsidR="009C54AE" w:rsidRDefault="00F01C5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Pr="009C54AE">
        <w:rPr>
          <w:rFonts w:ascii="Corbel" w:hAnsi="Corbel"/>
          <w:b w:val="0"/>
          <w:smallCaps w:val="0"/>
          <w:szCs w:val="24"/>
        </w:rPr>
        <w:t>aliczenie z oceną</w:t>
      </w:r>
    </w:p>
    <w:p w14:paraId="2F6608C9" w14:textId="77777777" w:rsidR="00F01C5B" w:rsidRDefault="00F01C5B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B050D1A" w14:textId="245D6E8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75147D31" w14:textId="77777777" w:rsidR="00033D91" w:rsidRPr="009C54AE" w:rsidRDefault="00033D91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72303B3" w14:textId="77777777" w:rsidTr="00745302">
        <w:tc>
          <w:tcPr>
            <w:tcW w:w="9670" w:type="dxa"/>
          </w:tcPr>
          <w:p w14:paraId="445334F2" w14:textId="77FD4AF4" w:rsidR="0085747A" w:rsidRPr="009C54AE" w:rsidRDefault="00F82D56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Znajomość zagadnień z </w:t>
            </w:r>
            <w:r w:rsidR="00E43A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przedmiotu </w:t>
            </w:r>
            <w:r w:rsidR="00C30360" w:rsidRPr="00C3036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Przeciwdziałanie przemocy w rodzinie</w:t>
            </w:r>
          </w:p>
        </w:tc>
      </w:tr>
    </w:tbl>
    <w:p w14:paraId="2551D76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C22B91" w14:textId="77777777" w:rsidR="003F5799" w:rsidRDefault="003F579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70E31A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69343DC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A9F1C3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50B881C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4850B0" w:rsidRPr="009C54AE" w14:paraId="22E4F62B" w14:textId="77777777" w:rsidTr="004850B0">
        <w:tc>
          <w:tcPr>
            <w:tcW w:w="845" w:type="dxa"/>
            <w:vAlign w:val="center"/>
          </w:tcPr>
          <w:p w14:paraId="66717150" w14:textId="77777777" w:rsidR="004850B0" w:rsidRPr="009C54AE" w:rsidRDefault="004850B0" w:rsidP="004850B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2914ED6B" w14:textId="531D1BA4" w:rsidR="004850B0" w:rsidRPr="009C54AE" w:rsidRDefault="004850B0" w:rsidP="00E43AFB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Przyswojenie </w:t>
            </w:r>
            <w:r w:rsidRPr="003624DE">
              <w:rPr>
                <w:rFonts w:ascii="Corbel" w:hAnsi="Corbel"/>
                <w:b w:val="0"/>
                <w:sz w:val="24"/>
                <w:szCs w:val="24"/>
              </w:rPr>
              <w:t xml:space="preserve">wiedzy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na temat </w:t>
            </w:r>
            <w:r w:rsidR="00C30360">
              <w:rPr>
                <w:rFonts w:ascii="Corbel" w:hAnsi="Corbel"/>
                <w:b w:val="0"/>
                <w:sz w:val="24"/>
                <w:szCs w:val="24"/>
              </w:rPr>
              <w:t>uwarunkowań stosowania przemocy w rodzinie i metod oddziaływań wobec jej sprawców w praktyce służb społecznych</w:t>
            </w:r>
          </w:p>
        </w:tc>
      </w:tr>
      <w:tr w:rsidR="004850B0" w:rsidRPr="009C54AE" w14:paraId="743F2726" w14:textId="77777777" w:rsidTr="004850B0">
        <w:tc>
          <w:tcPr>
            <w:tcW w:w="845" w:type="dxa"/>
            <w:vAlign w:val="center"/>
          </w:tcPr>
          <w:p w14:paraId="44C4905C" w14:textId="77777777" w:rsidR="004850B0" w:rsidRPr="009C54AE" w:rsidRDefault="004850B0" w:rsidP="004850B0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43E2F0DD" w14:textId="7BA75467" w:rsidR="004850B0" w:rsidRPr="009C54AE" w:rsidRDefault="00E43AFB" w:rsidP="004850B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Ukazanie znaczenia </w:t>
            </w:r>
            <w:r w:rsidR="00C30360">
              <w:rPr>
                <w:rFonts w:ascii="Corbel" w:hAnsi="Corbel"/>
                <w:b w:val="0"/>
                <w:sz w:val="24"/>
                <w:szCs w:val="24"/>
              </w:rPr>
              <w:t xml:space="preserve">działań podejmowanych przez różne służby i instytucje wobec osób dopuszczających się przemocy w rodzinie </w:t>
            </w:r>
          </w:p>
        </w:tc>
      </w:tr>
    </w:tbl>
    <w:p w14:paraId="35CDC6F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2574D7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5A44D17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91AD2F1" w14:textId="77777777" w:rsidTr="004850B0">
        <w:tc>
          <w:tcPr>
            <w:tcW w:w="1681" w:type="dxa"/>
            <w:vAlign w:val="center"/>
          </w:tcPr>
          <w:p w14:paraId="1D246AEB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926850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5CB08B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4850B0" w:rsidRPr="009C54AE" w14:paraId="1CEF6B54" w14:textId="77777777" w:rsidTr="004850B0">
        <w:tc>
          <w:tcPr>
            <w:tcW w:w="1681" w:type="dxa"/>
          </w:tcPr>
          <w:p w14:paraId="651B1554" w14:textId="47CBD909" w:rsidR="004850B0" w:rsidRPr="009C54AE" w:rsidRDefault="004850B0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</w:tcPr>
          <w:p w14:paraId="5B0E370B" w14:textId="79AC3455" w:rsidR="004850B0" w:rsidRPr="003D1C65" w:rsidRDefault="00CF5736" w:rsidP="0091724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C65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48411A" w:rsidRPr="003D1C65">
              <w:rPr>
                <w:rFonts w:ascii="Corbel" w:hAnsi="Corbel"/>
                <w:b w:val="0"/>
                <w:smallCaps w:val="0"/>
                <w:szCs w:val="24"/>
              </w:rPr>
              <w:t xml:space="preserve">charakteryzuje instytucje społeczne </w:t>
            </w:r>
            <w:r w:rsidR="003D1C65" w:rsidRPr="003D1C65">
              <w:rPr>
                <w:rFonts w:ascii="Corbel" w:hAnsi="Corbel"/>
                <w:b w:val="0"/>
                <w:smallCaps w:val="0"/>
                <w:szCs w:val="24"/>
              </w:rPr>
              <w:t>oraz</w:t>
            </w:r>
            <w:r w:rsidR="0048411A" w:rsidRPr="003D1C65">
              <w:rPr>
                <w:rFonts w:ascii="Corbel" w:hAnsi="Corbel"/>
                <w:b w:val="0"/>
                <w:smallCaps w:val="0"/>
                <w:szCs w:val="24"/>
              </w:rPr>
              <w:t xml:space="preserve"> metody ich działań wobec osób stosujących przemoc w rodzinie </w:t>
            </w:r>
          </w:p>
        </w:tc>
        <w:tc>
          <w:tcPr>
            <w:tcW w:w="1865" w:type="dxa"/>
          </w:tcPr>
          <w:p w14:paraId="4B6280AE" w14:textId="6A454141" w:rsidR="004850B0" w:rsidRPr="0091724B" w:rsidRDefault="004850B0" w:rsidP="00815D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1724B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46B60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91724B">
              <w:rPr>
                <w:rFonts w:ascii="Corbel" w:hAnsi="Corbel"/>
                <w:b w:val="0"/>
                <w:smallCaps w:val="0"/>
                <w:szCs w:val="24"/>
              </w:rPr>
              <w:t>W0</w:t>
            </w:r>
            <w:r w:rsidR="0048411A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4850B0" w:rsidRPr="009C54AE" w14:paraId="5C5937D3" w14:textId="77777777" w:rsidTr="004850B0">
        <w:tc>
          <w:tcPr>
            <w:tcW w:w="1681" w:type="dxa"/>
          </w:tcPr>
          <w:p w14:paraId="27F5405F" w14:textId="77777777" w:rsidR="004850B0" w:rsidRPr="009C54AE" w:rsidRDefault="004850B0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06B34199" w14:textId="7020E5E4" w:rsidR="004850B0" w:rsidRPr="003D1C65" w:rsidRDefault="00CF5736" w:rsidP="002845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3D1C65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3D1C65" w:rsidRPr="003D1C65">
              <w:rPr>
                <w:rFonts w:ascii="Corbel" w:hAnsi="Corbel"/>
                <w:b w:val="0"/>
                <w:smallCaps w:val="0"/>
                <w:szCs w:val="24"/>
              </w:rPr>
              <w:t xml:space="preserve">objaśnia przyczyny i mechanizmy stosowania przemocy domowej w świetle wybranych koncepcji teoretycznych </w:t>
            </w:r>
          </w:p>
        </w:tc>
        <w:tc>
          <w:tcPr>
            <w:tcW w:w="1865" w:type="dxa"/>
          </w:tcPr>
          <w:p w14:paraId="25E85031" w14:textId="62E55514" w:rsidR="004850B0" w:rsidRPr="0091724B" w:rsidRDefault="00284538" w:rsidP="00815D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46B60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3D1C6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E43AFB" w:rsidRPr="0091724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D1C65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3D1C65" w:rsidRPr="009C54AE" w14:paraId="65F2CAFC" w14:textId="77777777" w:rsidTr="004850B0">
        <w:tc>
          <w:tcPr>
            <w:tcW w:w="1681" w:type="dxa"/>
          </w:tcPr>
          <w:p w14:paraId="06819CDB" w14:textId="043D9C32" w:rsidR="003D1C65" w:rsidRPr="009C54AE" w:rsidRDefault="003D1C65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56B33C5" w14:textId="5BE65D61" w:rsidR="003D1C65" w:rsidRPr="003D1C65" w:rsidRDefault="002A2808" w:rsidP="002845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a</w:t>
            </w:r>
            <w:r w:rsidR="003D1C65">
              <w:rPr>
                <w:rFonts w:ascii="Corbel" w:hAnsi="Corbel"/>
                <w:b w:val="0"/>
                <w:smallCaps w:val="0"/>
                <w:szCs w:val="24"/>
              </w:rPr>
              <w:t>nalizuje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formy i metody oddziaływań stosowanych wobec osób dopuszczających się przemocy w</w:t>
            </w:r>
            <w:r w:rsidR="00F01C5B">
              <w:rPr>
                <w:rFonts w:ascii="Corbel" w:hAnsi="Corbel"/>
                <w:b w:val="0"/>
                <w:smallCaps w:val="0"/>
                <w:szCs w:val="24"/>
              </w:rPr>
              <w:t> 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rodzinie i proponuje  określone rozwiązania w tym zakresie</w:t>
            </w:r>
          </w:p>
        </w:tc>
        <w:tc>
          <w:tcPr>
            <w:tcW w:w="1865" w:type="dxa"/>
          </w:tcPr>
          <w:p w14:paraId="6CADE338" w14:textId="2E154A3C" w:rsidR="003D1C65" w:rsidRDefault="003D1C65" w:rsidP="00815D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46B60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U05</w:t>
            </w:r>
          </w:p>
        </w:tc>
      </w:tr>
      <w:tr w:rsidR="003D1C65" w:rsidRPr="009C54AE" w14:paraId="29B62CD1" w14:textId="77777777" w:rsidTr="004850B0">
        <w:tc>
          <w:tcPr>
            <w:tcW w:w="1681" w:type="dxa"/>
          </w:tcPr>
          <w:p w14:paraId="391C8C31" w14:textId="24177916" w:rsidR="003D1C65" w:rsidRDefault="003D1C65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173AF8F6" w14:textId="65CAB2C3" w:rsidR="003D1C65" w:rsidRDefault="002A2808" w:rsidP="002845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 rozstrzygania dylematów etycznych w pracy z osobami dopuszczającymi się przemocy w rodzinie</w:t>
            </w:r>
          </w:p>
        </w:tc>
        <w:tc>
          <w:tcPr>
            <w:tcW w:w="1865" w:type="dxa"/>
          </w:tcPr>
          <w:p w14:paraId="4C6DC1F2" w14:textId="4CA23086" w:rsidR="003D1C65" w:rsidRDefault="002A2808" w:rsidP="00815D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46B60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K03</w:t>
            </w:r>
          </w:p>
        </w:tc>
      </w:tr>
      <w:tr w:rsidR="002A2808" w:rsidRPr="009C54AE" w14:paraId="783EB652" w14:textId="77777777" w:rsidTr="004850B0">
        <w:tc>
          <w:tcPr>
            <w:tcW w:w="1681" w:type="dxa"/>
          </w:tcPr>
          <w:p w14:paraId="1B9CD187" w14:textId="29441DA6" w:rsidR="002A2808" w:rsidRDefault="002A2808" w:rsidP="004850B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6A1EEF5F" w14:textId="4A3E430C" w:rsidR="002A2808" w:rsidRDefault="002A2808" w:rsidP="0028453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pracy z osobami stosującymi przemoc domową i formułowania określonych programów oddziaływań w tym zakresie</w:t>
            </w:r>
          </w:p>
        </w:tc>
        <w:tc>
          <w:tcPr>
            <w:tcW w:w="1865" w:type="dxa"/>
          </w:tcPr>
          <w:p w14:paraId="3FD20CB8" w14:textId="13527010" w:rsidR="002A2808" w:rsidRDefault="002A2808" w:rsidP="00815D5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446B60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K05</w:t>
            </w:r>
          </w:p>
        </w:tc>
      </w:tr>
    </w:tbl>
    <w:p w14:paraId="65BF7331" w14:textId="77777777" w:rsidR="00284538" w:rsidRDefault="0028453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CB2FAF6" w14:textId="77777777" w:rsidR="00284538" w:rsidRPr="009C54AE" w:rsidRDefault="00284538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52993D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0CDAC53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1D58CD0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71448E6" w14:textId="77777777" w:rsidTr="00150112">
        <w:tc>
          <w:tcPr>
            <w:tcW w:w="9520" w:type="dxa"/>
          </w:tcPr>
          <w:p w14:paraId="72BEA6DC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4E9289F4" w14:textId="77777777" w:rsidTr="00150112">
        <w:tc>
          <w:tcPr>
            <w:tcW w:w="9520" w:type="dxa"/>
          </w:tcPr>
          <w:p w14:paraId="003D6684" w14:textId="77777777" w:rsidR="0085747A" w:rsidRPr="009C54AE" w:rsidRDefault="00815D5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66C331BA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9579DD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14FF356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2BDF31F" w14:textId="77777777" w:rsidTr="00150112">
        <w:tc>
          <w:tcPr>
            <w:tcW w:w="9520" w:type="dxa"/>
          </w:tcPr>
          <w:p w14:paraId="5337121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50112" w:rsidRPr="009C54AE" w14:paraId="337E4DEE" w14:textId="77777777" w:rsidTr="00150112">
        <w:tc>
          <w:tcPr>
            <w:tcW w:w="9520" w:type="dxa"/>
          </w:tcPr>
          <w:p w14:paraId="4C249BEA" w14:textId="14A7C03E" w:rsidR="00150112" w:rsidRPr="009C54AE" w:rsidRDefault="0073202E" w:rsidP="003D1C6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Uwarunkowania stosowania przemocy w rodzinie </w:t>
            </w:r>
            <w:r w:rsidR="003D1C65">
              <w:rPr>
                <w:rFonts w:ascii="Corbel" w:hAnsi="Corbel"/>
                <w:sz w:val="24"/>
                <w:szCs w:val="24"/>
              </w:rPr>
              <w:t>w świetle</w:t>
            </w:r>
            <w:r>
              <w:rPr>
                <w:rFonts w:ascii="Corbel" w:hAnsi="Corbel"/>
                <w:sz w:val="24"/>
                <w:szCs w:val="24"/>
              </w:rPr>
              <w:t xml:space="preserve"> wybran</w:t>
            </w:r>
            <w:r w:rsidR="003D1C65">
              <w:rPr>
                <w:rFonts w:ascii="Corbel" w:hAnsi="Corbel"/>
                <w:sz w:val="24"/>
                <w:szCs w:val="24"/>
              </w:rPr>
              <w:t>ych</w:t>
            </w:r>
            <w:r>
              <w:rPr>
                <w:rFonts w:ascii="Corbel" w:hAnsi="Corbel"/>
                <w:sz w:val="24"/>
                <w:szCs w:val="24"/>
              </w:rPr>
              <w:t xml:space="preserve"> koncepcj</w:t>
            </w:r>
            <w:r w:rsidR="003D1C65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 xml:space="preserve"> teoretyczn</w:t>
            </w:r>
            <w:r w:rsidR="003D1C65">
              <w:rPr>
                <w:rFonts w:ascii="Corbel" w:hAnsi="Corbel"/>
                <w:sz w:val="24"/>
                <w:szCs w:val="24"/>
              </w:rPr>
              <w:t>ych (nurt biologiczny, psychologiczny, społeczno-kulturowy)</w:t>
            </w:r>
          </w:p>
        </w:tc>
      </w:tr>
      <w:tr w:rsidR="0073202E" w:rsidRPr="009C54AE" w14:paraId="3BDA3AAE" w14:textId="77777777" w:rsidTr="00150112">
        <w:tc>
          <w:tcPr>
            <w:tcW w:w="9520" w:type="dxa"/>
          </w:tcPr>
          <w:p w14:paraId="7EC738C8" w14:textId="29E42B0A" w:rsidR="0073202E" w:rsidRDefault="0073202E" w:rsidP="0015011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Mechanizmy i czynniki ryzyka stosowania przemocy w rodzinie</w:t>
            </w:r>
          </w:p>
        </w:tc>
      </w:tr>
      <w:tr w:rsidR="0073202E" w:rsidRPr="009C54AE" w14:paraId="4FB5803F" w14:textId="77777777" w:rsidTr="00150112">
        <w:tc>
          <w:tcPr>
            <w:tcW w:w="9520" w:type="dxa"/>
          </w:tcPr>
          <w:p w14:paraId="0F807FDA" w14:textId="1E6CD29F" w:rsidR="0073202E" w:rsidRPr="0081687E" w:rsidRDefault="0073202E" w:rsidP="0073202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Typologie</w:t>
            </w:r>
            <w:r w:rsidR="003D1C65">
              <w:rPr>
                <w:rFonts w:ascii="Corbel" w:hAnsi="Corbel"/>
                <w:sz w:val="24"/>
                <w:szCs w:val="24"/>
              </w:rPr>
              <w:t xml:space="preserve"> i charakterystyka</w:t>
            </w:r>
            <w:r>
              <w:rPr>
                <w:rFonts w:ascii="Corbel" w:hAnsi="Corbel"/>
                <w:sz w:val="24"/>
                <w:szCs w:val="24"/>
              </w:rPr>
              <w:t xml:space="preserve"> sprawców przemocy domowej</w:t>
            </w:r>
          </w:p>
        </w:tc>
      </w:tr>
      <w:tr w:rsidR="0073202E" w:rsidRPr="009C54AE" w14:paraId="582D7CFF" w14:textId="77777777" w:rsidTr="00150112">
        <w:tc>
          <w:tcPr>
            <w:tcW w:w="9520" w:type="dxa"/>
          </w:tcPr>
          <w:p w14:paraId="0105D79E" w14:textId="20F98108" w:rsidR="0073202E" w:rsidRDefault="0073202E" w:rsidP="0073202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Sprawca przemocy w rodzinie w procedurze „Niebieskiej Karty”</w:t>
            </w:r>
          </w:p>
        </w:tc>
      </w:tr>
      <w:tr w:rsidR="00E31314" w:rsidRPr="009C54AE" w14:paraId="286B69F6" w14:textId="77777777" w:rsidTr="00150112">
        <w:tc>
          <w:tcPr>
            <w:tcW w:w="9520" w:type="dxa"/>
          </w:tcPr>
          <w:p w14:paraId="60333B00" w14:textId="243735EB" w:rsidR="00E31314" w:rsidRDefault="00E31314" w:rsidP="0073202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Praca socjalna z osobami dopuszczającymi się przemocy domowej</w:t>
            </w:r>
          </w:p>
        </w:tc>
      </w:tr>
      <w:tr w:rsidR="0073202E" w:rsidRPr="009C54AE" w14:paraId="683F6F92" w14:textId="77777777" w:rsidTr="00150112">
        <w:tc>
          <w:tcPr>
            <w:tcW w:w="9520" w:type="dxa"/>
          </w:tcPr>
          <w:p w14:paraId="6421301B" w14:textId="3288250A" w:rsidR="0073202E" w:rsidRPr="0081687E" w:rsidRDefault="0073202E" w:rsidP="0073202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Odziaływania edukacyjno-korekcyjne, lecznicze i terapeutyczne</w:t>
            </w:r>
          </w:p>
        </w:tc>
      </w:tr>
      <w:tr w:rsidR="0073202E" w:rsidRPr="009C54AE" w14:paraId="21CF7862" w14:textId="77777777" w:rsidTr="00150112">
        <w:tc>
          <w:tcPr>
            <w:tcW w:w="9520" w:type="dxa"/>
          </w:tcPr>
          <w:p w14:paraId="64A8263A" w14:textId="3DE3E4B6" w:rsidR="0073202E" w:rsidRPr="0081687E" w:rsidRDefault="0073202E" w:rsidP="0073202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Środki i sankcje karne za przestępstwo „znęcania się” (art. 207 kk)</w:t>
            </w:r>
          </w:p>
        </w:tc>
      </w:tr>
      <w:tr w:rsidR="0073202E" w:rsidRPr="009C54AE" w14:paraId="44A21AE5" w14:textId="77777777" w:rsidTr="00150112">
        <w:tc>
          <w:tcPr>
            <w:tcW w:w="9520" w:type="dxa"/>
          </w:tcPr>
          <w:p w14:paraId="2F49FE00" w14:textId="0EA92D3F" w:rsidR="0073202E" w:rsidRDefault="0073202E" w:rsidP="0073202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Sprawca przemocy domowej w warunkach dozoru kuratora sądowego</w:t>
            </w:r>
          </w:p>
        </w:tc>
      </w:tr>
      <w:tr w:rsidR="0073202E" w:rsidRPr="009C54AE" w14:paraId="70E2FAE5" w14:textId="77777777" w:rsidTr="00150112">
        <w:tc>
          <w:tcPr>
            <w:tcW w:w="9520" w:type="dxa"/>
          </w:tcPr>
          <w:p w14:paraId="19EE9551" w14:textId="3153F28E" w:rsidR="0073202E" w:rsidRDefault="0073202E" w:rsidP="0073202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Formy i metody oddziaływań wobec sprawców przemocy w systemie penitencjarnym </w:t>
            </w:r>
          </w:p>
        </w:tc>
      </w:tr>
      <w:tr w:rsidR="0073202E" w:rsidRPr="009C54AE" w14:paraId="3C684806" w14:textId="77777777" w:rsidTr="00150112">
        <w:tc>
          <w:tcPr>
            <w:tcW w:w="9520" w:type="dxa"/>
          </w:tcPr>
          <w:p w14:paraId="4EC0256B" w14:textId="4C1C401E" w:rsidR="0073202E" w:rsidRPr="0081687E" w:rsidRDefault="0073202E" w:rsidP="0073202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Readaptacja społeczna i oddziaływania postp</w:t>
            </w:r>
            <w:r w:rsidR="00E31314">
              <w:rPr>
                <w:rFonts w:ascii="Corbel" w:hAnsi="Corbel"/>
                <w:sz w:val="24"/>
                <w:szCs w:val="24"/>
              </w:rPr>
              <w:t>e</w:t>
            </w:r>
            <w:r>
              <w:rPr>
                <w:rFonts w:ascii="Corbel" w:hAnsi="Corbel"/>
                <w:sz w:val="24"/>
                <w:szCs w:val="24"/>
              </w:rPr>
              <w:t>nitencjarne</w:t>
            </w:r>
          </w:p>
        </w:tc>
      </w:tr>
    </w:tbl>
    <w:p w14:paraId="5AEFFCEC" w14:textId="77777777" w:rsidR="003F5799" w:rsidRDefault="003F5799" w:rsidP="00CF573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C24AA6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C2B8A0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5B47FF" w14:textId="6F2D6E67" w:rsidR="00E960BB" w:rsidRPr="0074770A" w:rsidRDefault="0074770A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iCs/>
          <w:smallCaps w:val="0"/>
          <w:szCs w:val="24"/>
        </w:rPr>
      </w:pPr>
      <w:r>
        <w:rPr>
          <w:rFonts w:ascii="Corbel" w:hAnsi="Corbel"/>
          <w:b w:val="0"/>
          <w:iCs/>
          <w:smallCaps w:val="0"/>
          <w:szCs w:val="24"/>
        </w:rPr>
        <w:t>W</w:t>
      </w:r>
      <w:r w:rsidR="00112634" w:rsidRPr="0074770A">
        <w:rPr>
          <w:rFonts w:ascii="Corbel" w:hAnsi="Corbel"/>
          <w:b w:val="0"/>
          <w:iCs/>
          <w:smallCaps w:val="0"/>
          <w:szCs w:val="24"/>
        </w:rPr>
        <w:t xml:space="preserve">ykład </w:t>
      </w:r>
      <w:r>
        <w:rPr>
          <w:rFonts w:ascii="Corbel" w:hAnsi="Corbel"/>
          <w:b w:val="0"/>
          <w:iCs/>
          <w:smallCaps w:val="0"/>
          <w:szCs w:val="24"/>
        </w:rPr>
        <w:t>konwersatoryjny</w:t>
      </w:r>
      <w:r w:rsidR="00AD60ED" w:rsidRPr="0074770A">
        <w:rPr>
          <w:rFonts w:ascii="Corbel" w:hAnsi="Corbel"/>
          <w:b w:val="0"/>
          <w:iCs/>
          <w:smallCaps w:val="0"/>
          <w:szCs w:val="24"/>
        </w:rPr>
        <w:t>,</w:t>
      </w:r>
      <w:r>
        <w:rPr>
          <w:rFonts w:ascii="Corbel" w:hAnsi="Corbel"/>
          <w:b w:val="0"/>
          <w:iCs/>
          <w:smallCaps w:val="0"/>
          <w:szCs w:val="24"/>
        </w:rPr>
        <w:t xml:space="preserve"> prezentacje multimedialne, dyskusje problemowe</w:t>
      </w:r>
      <w:r w:rsidR="00CF5736" w:rsidRPr="0074770A">
        <w:rPr>
          <w:rFonts w:ascii="Corbel" w:hAnsi="Corbel"/>
          <w:b w:val="0"/>
          <w:iCs/>
          <w:smallCaps w:val="0"/>
          <w:szCs w:val="24"/>
        </w:rPr>
        <w:t xml:space="preserve">. </w:t>
      </w:r>
    </w:p>
    <w:p w14:paraId="41E5DB7A" w14:textId="77777777" w:rsidR="00AD1D2E" w:rsidRPr="00AD60ED" w:rsidRDefault="00AD1D2E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</w:p>
    <w:p w14:paraId="2A21A8F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85CF1A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AFD4FB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48A934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9B1FDC0" w14:textId="77777777" w:rsidTr="00112634">
        <w:tc>
          <w:tcPr>
            <w:tcW w:w="1962" w:type="dxa"/>
            <w:vAlign w:val="center"/>
          </w:tcPr>
          <w:p w14:paraId="5341BCF3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1BFA972A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7785D469" w14:textId="691E3000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2A28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432BC2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968EF5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112634" w:rsidRPr="009C54AE" w14:paraId="67295B44" w14:textId="77777777" w:rsidTr="00112634">
        <w:tc>
          <w:tcPr>
            <w:tcW w:w="1962" w:type="dxa"/>
          </w:tcPr>
          <w:p w14:paraId="5C6063DF" w14:textId="77777777" w:rsidR="00112634" w:rsidRPr="009C54AE" w:rsidRDefault="00112634" w:rsidP="00486F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78E459E5" w14:textId="7FE158BD" w:rsidR="00112634" w:rsidRPr="00486FAC" w:rsidRDefault="004807F8" w:rsidP="002A28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  <w:r w:rsidR="00F01C5B">
              <w:rPr>
                <w:rFonts w:ascii="Corbel" w:hAnsi="Corbel"/>
                <w:sz w:val="24"/>
                <w:szCs w:val="24"/>
              </w:rPr>
              <w:t>, udział w dyskusji</w:t>
            </w:r>
          </w:p>
        </w:tc>
        <w:tc>
          <w:tcPr>
            <w:tcW w:w="2117" w:type="dxa"/>
          </w:tcPr>
          <w:p w14:paraId="6B599801" w14:textId="284A522A" w:rsidR="00112634" w:rsidRPr="00486FAC" w:rsidRDefault="00112634" w:rsidP="004807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86FAC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="00D05463" w:rsidRPr="00486F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112634" w:rsidRPr="009C54AE" w14:paraId="106E260C" w14:textId="77777777" w:rsidTr="00112634">
        <w:tc>
          <w:tcPr>
            <w:tcW w:w="1962" w:type="dxa"/>
          </w:tcPr>
          <w:p w14:paraId="389F381D" w14:textId="77777777" w:rsidR="00112634" w:rsidRPr="009C54AE" w:rsidRDefault="00112634" w:rsidP="00486FAC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441" w:type="dxa"/>
          </w:tcPr>
          <w:p w14:paraId="4F388667" w14:textId="224EA6CB" w:rsidR="00112634" w:rsidRPr="00486FAC" w:rsidRDefault="004807F8" w:rsidP="002A28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  <w:r w:rsidR="00F01C5B">
              <w:rPr>
                <w:rFonts w:ascii="Corbel" w:hAnsi="Corbel"/>
                <w:sz w:val="24"/>
                <w:szCs w:val="24"/>
              </w:rPr>
              <w:t>, udział w dyskusji</w:t>
            </w:r>
          </w:p>
        </w:tc>
        <w:tc>
          <w:tcPr>
            <w:tcW w:w="2117" w:type="dxa"/>
          </w:tcPr>
          <w:p w14:paraId="4688FD67" w14:textId="28B138BB" w:rsidR="00112634" w:rsidRPr="00486FAC" w:rsidRDefault="00112634" w:rsidP="004807F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486FAC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="00D05463" w:rsidRPr="00486FAC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A2808" w:rsidRPr="009C54AE" w14:paraId="28D0ACFA" w14:textId="77777777" w:rsidTr="00112634">
        <w:tc>
          <w:tcPr>
            <w:tcW w:w="1962" w:type="dxa"/>
          </w:tcPr>
          <w:p w14:paraId="48FE5EB4" w14:textId="200C8D8F" w:rsidR="002A2808" w:rsidRDefault="002A2808" w:rsidP="002A280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183EFC9" w14:textId="3E42ABDE" w:rsidR="002A2808" w:rsidRDefault="002A2808" w:rsidP="002A2808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</w:t>
            </w:r>
            <w:r w:rsidR="00F01C5B">
              <w:rPr>
                <w:rFonts w:ascii="Corbel" w:hAnsi="Corbel"/>
                <w:sz w:val="24"/>
                <w:szCs w:val="24"/>
              </w:rPr>
              <w:t>, udział w dyskusji</w:t>
            </w:r>
          </w:p>
        </w:tc>
        <w:tc>
          <w:tcPr>
            <w:tcW w:w="2117" w:type="dxa"/>
          </w:tcPr>
          <w:p w14:paraId="1D92EE67" w14:textId="2E12A196" w:rsidR="002A2808" w:rsidRPr="00486FAC" w:rsidRDefault="002A2808" w:rsidP="002A2808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A7EE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9A7EE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01C5B" w:rsidRPr="009C54AE" w14:paraId="33C215C8" w14:textId="77777777" w:rsidTr="00112634">
        <w:tc>
          <w:tcPr>
            <w:tcW w:w="1962" w:type="dxa"/>
          </w:tcPr>
          <w:p w14:paraId="0802A664" w14:textId="6A89D29D" w:rsidR="00F01C5B" w:rsidRDefault="00F01C5B" w:rsidP="00F01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441" w:type="dxa"/>
          </w:tcPr>
          <w:p w14:paraId="68B60E23" w14:textId="6331CDCA" w:rsidR="00F01C5B" w:rsidRDefault="00F01C5B" w:rsidP="00F01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Pr="001E27BB">
              <w:rPr>
                <w:rFonts w:ascii="Corbel" w:hAnsi="Corbel"/>
                <w:sz w:val="24"/>
                <w:szCs w:val="24"/>
              </w:rPr>
              <w:t>dział w dyskusji</w:t>
            </w:r>
          </w:p>
        </w:tc>
        <w:tc>
          <w:tcPr>
            <w:tcW w:w="2117" w:type="dxa"/>
          </w:tcPr>
          <w:p w14:paraId="2B493D51" w14:textId="1BCDCF03" w:rsidR="00F01C5B" w:rsidRPr="00486FAC" w:rsidRDefault="00F01C5B" w:rsidP="00F01C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A7EE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9A7EE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F01C5B" w:rsidRPr="009C54AE" w14:paraId="1D0AF28D" w14:textId="77777777" w:rsidTr="00112634">
        <w:tc>
          <w:tcPr>
            <w:tcW w:w="1962" w:type="dxa"/>
          </w:tcPr>
          <w:p w14:paraId="5737732D" w14:textId="4E3D4E48" w:rsidR="00F01C5B" w:rsidRDefault="00F01C5B" w:rsidP="00F01C5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054A681B" w14:textId="7E222275" w:rsidR="00F01C5B" w:rsidRDefault="00F01C5B" w:rsidP="00F01C5B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</w:t>
            </w:r>
            <w:r w:rsidRPr="001E27BB">
              <w:rPr>
                <w:rFonts w:ascii="Corbel" w:hAnsi="Corbel"/>
                <w:sz w:val="24"/>
                <w:szCs w:val="24"/>
              </w:rPr>
              <w:t>dział w dyskusji</w:t>
            </w:r>
          </w:p>
        </w:tc>
        <w:tc>
          <w:tcPr>
            <w:tcW w:w="2117" w:type="dxa"/>
          </w:tcPr>
          <w:p w14:paraId="128896B9" w14:textId="418B5F8F" w:rsidR="00F01C5B" w:rsidRPr="00486FAC" w:rsidRDefault="00F01C5B" w:rsidP="00F01C5B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9A7EE6">
              <w:rPr>
                <w:rFonts w:ascii="Corbel" w:hAnsi="Corbel"/>
                <w:sz w:val="24"/>
                <w:szCs w:val="24"/>
              </w:rPr>
              <w:t>konw</w:t>
            </w:r>
            <w:proofErr w:type="spellEnd"/>
            <w:r w:rsidRPr="009A7EE6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6CB654B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DD5085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A66B5FD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E952E24" w14:textId="77777777" w:rsidTr="00923D7D">
        <w:tc>
          <w:tcPr>
            <w:tcW w:w="9670" w:type="dxa"/>
          </w:tcPr>
          <w:p w14:paraId="36E77AAB" w14:textId="6535AC4D" w:rsidR="007E6E19" w:rsidRDefault="00112634" w:rsidP="007E6E1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2A2808">
              <w:rPr>
                <w:rFonts w:ascii="Corbel" w:hAnsi="Corbel"/>
                <w:sz w:val="24"/>
                <w:szCs w:val="24"/>
              </w:rPr>
              <w:t xml:space="preserve">Warunkiem zaliczenia przedmiotu jest </w:t>
            </w:r>
            <w:r w:rsidR="002A2808">
              <w:rPr>
                <w:rFonts w:ascii="Corbel" w:hAnsi="Corbel"/>
                <w:sz w:val="24"/>
                <w:szCs w:val="24"/>
              </w:rPr>
              <w:t xml:space="preserve">aktywny udział </w:t>
            </w:r>
            <w:r w:rsidR="007E6E19">
              <w:rPr>
                <w:rFonts w:ascii="Corbel" w:hAnsi="Corbel"/>
                <w:sz w:val="24"/>
                <w:szCs w:val="24"/>
              </w:rPr>
              <w:t xml:space="preserve">studenta </w:t>
            </w:r>
            <w:r w:rsidR="00AD60ED" w:rsidRPr="002A2808">
              <w:rPr>
                <w:rFonts w:ascii="Corbel" w:hAnsi="Corbel"/>
                <w:sz w:val="24"/>
                <w:szCs w:val="24"/>
              </w:rPr>
              <w:t>w dyskusjach problemowych</w:t>
            </w:r>
            <w:r w:rsidR="007E6E19">
              <w:rPr>
                <w:rFonts w:ascii="Corbel" w:hAnsi="Corbel"/>
                <w:sz w:val="24"/>
                <w:szCs w:val="24"/>
              </w:rPr>
              <w:t xml:space="preserve"> podczas zajęć (40% oceny końcowej) oraz </w:t>
            </w:r>
            <w:r w:rsidR="00AD60ED" w:rsidRPr="002A2808">
              <w:rPr>
                <w:rFonts w:ascii="Corbel" w:hAnsi="Corbel"/>
                <w:sz w:val="24"/>
                <w:szCs w:val="24"/>
              </w:rPr>
              <w:t>pozytywna ocena z</w:t>
            </w:r>
            <w:r w:rsidR="007E6E19">
              <w:rPr>
                <w:rFonts w:ascii="Corbel" w:hAnsi="Corbel"/>
                <w:sz w:val="24"/>
                <w:szCs w:val="24"/>
              </w:rPr>
              <w:t xml:space="preserve"> kolokwium (60% oceny końcowej)</w:t>
            </w:r>
            <w:r w:rsidR="00AD60ED" w:rsidRPr="002A2808">
              <w:rPr>
                <w:rFonts w:ascii="Corbel" w:hAnsi="Corbel"/>
                <w:sz w:val="24"/>
                <w:szCs w:val="24"/>
              </w:rPr>
              <w:t>.</w:t>
            </w:r>
          </w:p>
          <w:p w14:paraId="571FEAE6" w14:textId="27A682BC" w:rsidR="007E6E19" w:rsidRDefault="007E6E19" w:rsidP="007E6E1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Aktywność w dyskusjach problemowych jest punktowana, a punkty są sumowane.</w:t>
            </w:r>
          </w:p>
          <w:p w14:paraId="53341412" w14:textId="13F3AB1F" w:rsidR="007E6E19" w:rsidRDefault="007E6E19" w:rsidP="007E6E19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Kolokwium w formie pisemnej </w:t>
            </w:r>
            <w:r w:rsidRPr="00472ADB">
              <w:rPr>
                <w:rFonts w:ascii="Corbel" w:hAnsi="Corbel"/>
                <w:sz w:val="24"/>
                <w:szCs w:val="24"/>
              </w:rPr>
              <w:t>składa się z 3 pytań obejmujących całość materiału.</w:t>
            </w:r>
            <w:r>
              <w:rPr>
                <w:rFonts w:ascii="Corbel" w:hAnsi="Corbel"/>
                <w:sz w:val="24"/>
                <w:szCs w:val="24"/>
              </w:rPr>
              <w:t xml:space="preserve"> Studenci przystępujący do kolokwium są dzieleni na dwie grupy. Każda z grup otrzymuje losowo wybrany zestaw pytań. </w:t>
            </w:r>
            <w:r w:rsidRPr="00472ADB">
              <w:rPr>
                <w:rFonts w:ascii="Corbel" w:hAnsi="Corbel"/>
                <w:sz w:val="24"/>
                <w:szCs w:val="24"/>
              </w:rPr>
              <w:t>Każde pytanie oceniane jest wg</w:t>
            </w:r>
            <w:r>
              <w:rPr>
                <w:rFonts w:ascii="Corbel" w:hAnsi="Corbel"/>
                <w:sz w:val="24"/>
                <w:szCs w:val="24"/>
              </w:rPr>
              <w:t xml:space="preserve"> kryterium: </w:t>
            </w:r>
            <w:r w:rsidRPr="00472ADB">
              <w:rPr>
                <w:rFonts w:ascii="Corbel" w:hAnsi="Corbel"/>
                <w:sz w:val="24"/>
                <w:szCs w:val="24"/>
              </w:rPr>
              <w:t xml:space="preserve">0 </w:t>
            </w:r>
            <w:r>
              <w:rPr>
                <w:rFonts w:ascii="Corbel" w:hAnsi="Corbel"/>
                <w:sz w:val="24"/>
                <w:szCs w:val="24"/>
              </w:rPr>
              <w:t xml:space="preserve">pkt </w:t>
            </w:r>
            <w:r w:rsidRPr="00472ADB">
              <w:rPr>
                <w:rFonts w:ascii="Corbel" w:hAnsi="Corbel"/>
                <w:sz w:val="24"/>
                <w:szCs w:val="24"/>
              </w:rPr>
              <w:t>– nie posiada wiedzy</w:t>
            </w:r>
            <w:r>
              <w:rPr>
                <w:rFonts w:ascii="Corbel" w:hAnsi="Corbel"/>
                <w:sz w:val="24"/>
                <w:szCs w:val="24"/>
              </w:rPr>
              <w:t xml:space="preserve">; 1 pkt – </w:t>
            </w:r>
            <w:r w:rsidRPr="00472ADB">
              <w:rPr>
                <w:rFonts w:ascii="Corbel" w:hAnsi="Corbel"/>
                <w:sz w:val="24"/>
                <w:szCs w:val="24"/>
              </w:rPr>
              <w:t xml:space="preserve">posiada </w:t>
            </w:r>
            <w:r>
              <w:rPr>
                <w:rFonts w:ascii="Corbel" w:hAnsi="Corbel"/>
                <w:sz w:val="24"/>
                <w:szCs w:val="24"/>
              </w:rPr>
              <w:t xml:space="preserve">minimalną wiedzę w danym zakresie; 2 pkt – </w:t>
            </w:r>
            <w:r w:rsidRPr="00472ADB">
              <w:rPr>
                <w:rFonts w:ascii="Corbel" w:hAnsi="Corbel"/>
                <w:sz w:val="24"/>
                <w:szCs w:val="24"/>
              </w:rPr>
              <w:t xml:space="preserve">posiada </w:t>
            </w:r>
            <w:r>
              <w:rPr>
                <w:rFonts w:ascii="Corbel" w:hAnsi="Corbel"/>
                <w:sz w:val="24"/>
                <w:szCs w:val="24"/>
              </w:rPr>
              <w:t xml:space="preserve">zadowalającą </w:t>
            </w:r>
            <w:r w:rsidRPr="00472ADB">
              <w:rPr>
                <w:rFonts w:ascii="Corbel" w:hAnsi="Corbel"/>
                <w:sz w:val="24"/>
                <w:szCs w:val="24"/>
              </w:rPr>
              <w:t xml:space="preserve">wiedzę </w:t>
            </w:r>
            <w:r>
              <w:rPr>
                <w:rFonts w:ascii="Corbel" w:hAnsi="Corbel"/>
                <w:sz w:val="24"/>
                <w:szCs w:val="24"/>
              </w:rPr>
              <w:t xml:space="preserve">w danym zakresie; 3 pkt – </w:t>
            </w:r>
            <w:r w:rsidRPr="00472ADB">
              <w:rPr>
                <w:rFonts w:ascii="Corbel" w:hAnsi="Corbel"/>
                <w:sz w:val="24"/>
                <w:szCs w:val="24"/>
              </w:rPr>
              <w:t xml:space="preserve">posiada </w:t>
            </w:r>
            <w:r>
              <w:rPr>
                <w:rFonts w:ascii="Corbel" w:hAnsi="Corbel"/>
                <w:sz w:val="24"/>
                <w:szCs w:val="24"/>
              </w:rPr>
              <w:t xml:space="preserve">wyczerpującą wiedzę w danym zakresie. </w:t>
            </w:r>
          </w:p>
          <w:p w14:paraId="2205D575" w14:textId="77777777" w:rsidR="007E6E19" w:rsidRDefault="007E6E19" w:rsidP="007E6E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  <w:p w14:paraId="379C7312" w14:textId="250DEB3A" w:rsidR="007E6E19" w:rsidRPr="00472ADB" w:rsidRDefault="007E6E19" w:rsidP="007E6E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Kryteria oceny z kolokwium:</w:t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194"/>
              <w:gridCol w:w="20"/>
            </w:tblGrid>
            <w:tr w:rsidR="007E6E19" w:rsidRPr="00472ADB" w14:paraId="69C95FA3" w14:textId="77777777" w:rsidTr="00066091">
              <w:trPr>
                <w:trHeight w:val="109"/>
              </w:trPr>
              <w:tc>
                <w:tcPr>
                  <w:tcW w:w="9194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61"/>
                    <w:gridCol w:w="1790"/>
                  </w:tblGrid>
                  <w:tr w:rsidR="007E6E19" w14:paraId="72F53ECA" w14:textId="77777777" w:rsidTr="007E6E19">
                    <w:trPr>
                      <w:trHeight w:val="109"/>
                    </w:trPr>
                    <w:tc>
                      <w:tcPr>
                        <w:tcW w:w="961" w:type="dxa"/>
                        <w:hideMark/>
                      </w:tcPr>
                      <w:p w14:paraId="0FF2CECF" w14:textId="77777777" w:rsidR="007E6E19" w:rsidRDefault="007E6E19" w:rsidP="007E6E19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Punkty </w:t>
                        </w:r>
                      </w:p>
                    </w:tc>
                    <w:tc>
                      <w:tcPr>
                        <w:tcW w:w="1790" w:type="dxa"/>
                        <w:hideMark/>
                      </w:tcPr>
                      <w:p w14:paraId="70F49B43" w14:textId="77777777" w:rsidR="007E6E19" w:rsidRDefault="007E6E19" w:rsidP="007E6E19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Ocena </w:t>
                        </w:r>
                      </w:p>
                    </w:tc>
                  </w:tr>
                  <w:tr w:rsidR="007E6E19" w14:paraId="57A16E94" w14:textId="77777777" w:rsidTr="007E6E19">
                    <w:trPr>
                      <w:trHeight w:val="109"/>
                    </w:trPr>
                    <w:tc>
                      <w:tcPr>
                        <w:tcW w:w="961" w:type="dxa"/>
                        <w:hideMark/>
                      </w:tcPr>
                      <w:p w14:paraId="4576C97D" w14:textId="77777777" w:rsidR="007E6E19" w:rsidRDefault="007E6E19" w:rsidP="007E6E19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0-4 pkt. </w:t>
                        </w:r>
                      </w:p>
                    </w:tc>
                    <w:tc>
                      <w:tcPr>
                        <w:tcW w:w="1790" w:type="dxa"/>
                        <w:hideMark/>
                      </w:tcPr>
                      <w:p w14:paraId="791C8EDB" w14:textId="77777777" w:rsidR="007E6E19" w:rsidRDefault="007E6E19" w:rsidP="007E6E19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2.0 </w:t>
                        </w:r>
                      </w:p>
                    </w:tc>
                  </w:tr>
                  <w:tr w:rsidR="007E6E19" w14:paraId="57CAF0A4" w14:textId="77777777" w:rsidTr="007E6E19">
                    <w:trPr>
                      <w:trHeight w:val="109"/>
                    </w:trPr>
                    <w:tc>
                      <w:tcPr>
                        <w:tcW w:w="961" w:type="dxa"/>
                        <w:hideMark/>
                      </w:tcPr>
                      <w:p w14:paraId="671C09E4" w14:textId="77777777" w:rsidR="007E6E19" w:rsidRDefault="007E6E19" w:rsidP="007E6E19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5 pkt. </w:t>
                        </w:r>
                      </w:p>
                    </w:tc>
                    <w:tc>
                      <w:tcPr>
                        <w:tcW w:w="1790" w:type="dxa"/>
                        <w:hideMark/>
                      </w:tcPr>
                      <w:p w14:paraId="39B45FC6" w14:textId="77777777" w:rsidR="007E6E19" w:rsidRDefault="007E6E19" w:rsidP="007E6E19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3.0 </w:t>
                        </w:r>
                      </w:p>
                    </w:tc>
                  </w:tr>
                  <w:tr w:rsidR="007E6E19" w14:paraId="7C606E27" w14:textId="77777777" w:rsidTr="007E6E19">
                    <w:trPr>
                      <w:trHeight w:val="144"/>
                    </w:trPr>
                    <w:tc>
                      <w:tcPr>
                        <w:tcW w:w="961" w:type="dxa"/>
                        <w:hideMark/>
                      </w:tcPr>
                      <w:p w14:paraId="1F7EA8E2" w14:textId="77777777" w:rsidR="007E6E19" w:rsidRDefault="007E6E19" w:rsidP="007E6E19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6 pkt. </w:t>
                        </w:r>
                      </w:p>
                    </w:tc>
                    <w:tc>
                      <w:tcPr>
                        <w:tcW w:w="1790" w:type="dxa"/>
                        <w:hideMark/>
                      </w:tcPr>
                      <w:p w14:paraId="5921AFC1" w14:textId="77777777" w:rsidR="007E6E19" w:rsidRDefault="007E6E19" w:rsidP="007E6E19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3.5 </w:t>
                        </w:r>
                      </w:p>
                    </w:tc>
                  </w:tr>
                  <w:tr w:rsidR="007E6E19" w14:paraId="7009219E" w14:textId="77777777" w:rsidTr="007E6E19">
                    <w:trPr>
                      <w:trHeight w:val="109"/>
                    </w:trPr>
                    <w:tc>
                      <w:tcPr>
                        <w:tcW w:w="961" w:type="dxa"/>
                        <w:hideMark/>
                      </w:tcPr>
                      <w:p w14:paraId="1A6ED5B7" w14:textId="77777777" w:rsidR="007E6E19" w:rsidRDefault="007E6E19" w:rsidP="007E6E19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7 pkt. </w:t>
                        </w:r>
                      </w:p>
                    </w:tc>
                    <w:tc>
                      <w:tcPr>
                        <w:tcW w:w="1790" w:type="dxa"/>
                        <w:hideMark/>
                      </w:tcPr>
                      <w:p w14:paraId="29099796" w14:textId="77777777" w:rsidR="007E6E19" w:rsidRDefault="007E6E19" w:rsidP="007E6E19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4.0 </w:t>
                        </w:r>
                      </w:p>
                    </w:tc>
                  </w:tr>
                  <w:tr w:rsidR="007E6E19" w14:paraId="56DA1B06" w14:textId="77777777" w:rsidTr="007E6E19">
                    <w:trPr>
                      <w:trHeight w:val="109"/>
                    </w:trPr>
                    <w:tc>
                      <w:tcPr>
                        <w:tcW w:w="961" w:type="dxa"/>
                        <w:hideMark/>
                      </w:tcPr>
                      <w:p w14:paraId="295B9938" w14:textId="77777777" w:rsidR="007E6E19" w:rsidRDefault="007E6E19" w:rsidP="007E6E19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8 pkt. </w:t>
                        </w:r>
                      </w:p>
                    </w:tc>
                    <w:tc>
                      <w:tcPr>
                        <w:tcW w:w="1790" w:type="dxa"/>
                        <w:hideMark/>
                      </w:tcPr>
                      <w:p w14:paraId="3A11C5B2" w14:textId="77777777" w:rsidR="007E6E19" w:rsidRDefault="007E6E19" w:rsidP="007E6E19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4.5 </w:t>
                        </w:r>
                      </w:p>
                    </w:tc>
                  </w:tr>
                  <w:tr w:rsidR="007E6E19" w14:paraId="47FDF05B" w14:textId="77777777" w:rsidTr="007E6E19">
                    <w:trPr>
                      <w:trHeight w:val="315"/>
                    </w:trPr>
                    <w:tc>
                      <w:tcPr>
                        <w:tcW w:w="961" w:type="dxa"/>
                        <w:hideMark/>
                      </w:tcPr>
                      <w:p w14:paraId="084B9B76" w14:textId="77777777" w:rsidR="007E6E19" w:rsidRDefault="007E6E19" w:rsidP="007E6E19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9 pkt. </w:t>
                        </w:r>
                      </w:p>
                    </w:tc>
                    <w:tc>
                      <w:tcPr>
                        <w:tcW w:w="1790" w:type="dxa"/>
                        <w:hideMark/>
                      </w:tcPr>
                      <w:p w14:paraId="5797AF05" w14:textId="77777777" w:rsidR="007E6E19" w:rsidRDefault="007E6E19" w:rsidP="007E6E19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orbel" w:hAnsi="Corbel"/>
                            <w:sz w:val="24"/>
                            <w:szCs w:val="24"/>
                          </w:rPr>
                          <w:t xml:space="preserve"> 5.0 </w:t>
                        </w:r>
                      </w:p>
                      <w:p w14:paraId="712232A6" w14:textId="77777777" w:rsidR="007E6E19" w:rsidRDefault="007E6E19" w:rsidP="007E6E19">
                        <w:pPr>
                          <w:pStyle w:val="Akapitzlist"/>
                          <w:spacing w:after="0" w:line="240" w:lineRule="auto"/>
                          <w:ind w:left="0"/>
                          <w:rPr>
                            <w:rFonts w:ascii="Corbel" w:hAnsi="Corbel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14:paraId="64174924" w14:textId="793E46F9" w:rsidR="007E6E19" w:rsidRPr="00441A20" w:rsidRDefault="007E6E19" w:rsidP="007E6E19">
                  <w:pPr>
                    <w:spacing w:after="0" w:line="240" w:lineRule="auto"/>
                    <w:rPr>
                      <w:rFonts w:ascii="Corbel" w:hAnsi="Corbel" w:cs="Tahoma"/>
                      <w:sz w:val="24"/>
                      <w:szCs w:val="24"/>
                    </w:rPr>
                  </w:pPr>
                </w:p>
              </w:tc>
              <w:tc>
                <w:tcPr>
                  <w:tcW w:w="20" w:type="dxa"/>
                  <w:shd w:val="clear" w:color="auto" w:fill="auto"/>
                </w:tcPr>
                <w:p w14:paraId="6C5DE93B" w14:textId="77777777" w:rsidR="007E6E19" w:rsidRPr="00472ADB" w:rsidRDefault="007E6E19" w:rsidP="007E6E19">
                  <w:pPr>
                    <w:pStyle w:val="Akapitzlist"/>
                    <w:spacing w:after="0" w:line="240" w:lineRule="auto"/>
                    <w:ind w:left="0"/>
                    <w:rPr>
                      <w:rFonts w:ascii="Corbel" w:hAnsi="Corbel"/>
                      <w:sz w:val="24"/>
                      <w:szCs w:val="24"/>
                    </w:rPr>
                  </w:pPr>
                </w:p>
              </w:tc>
            </w:tr>
          </w:tbl>
          <w:p w14:paraId="4160832D" w14:textId="536D25CF" w:rsidR="007E6E19" w:rsidRPr="007670F5" w:rsidRDefault="007E6E19" w:rsidP="00AD60E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b/>
                <w:smallCaps/>
                <w:szCs w:val="24"/>
                <w:highlight w:val="yellow"/>
              </w:rPr>
            </w:pPr>
          </w:p>
        </w:tc>
      </w:tr>
    </w:tbl>
    <w:p w14:paraId="2C17D7E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C33F18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25844B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778921C5" w14:textId="77777777" w:rsidTr="00F63E0E">
        <w:tc>
          <w:tcPr>
            <w:tcW w:w="4902" w:type="dxa"/>
            <w:vAlign w:val="center"/>
          </w:tcPr>
          <w:p w14:paraId="4F505DB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59283BC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60B7033" w14:textId="77777777" w:rsidTr="00F63E0E">
        <w:tc>
          <w:tcPr>
            <w:tcW w:w="4902" w:type="dxa"/>
          </w:tcPr>
          <w:p w14:paraId="62E1676B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7C496097" w14:textId="77777777" w:rsidR="0085747A" w:rsidRPr="009C54AE" w:rsidRDefault="00AD1D2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63E0E" w:rsidRPr="009C54AE" w14:paraId="15410B54" w14:textId="77777777" w:rsidTr="00F63E0E">
        <w:tc>
          <w:tcPr>
            <w:tcW w:w="4902" w:type="dxa"/>
          </w:tcPr>
          <w:p w14:paraId="1FDC2B5F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5C78A2FE" w14:textId="7F65BD10" w:rsidR="00F63E0E" w:rsidRPr="009C54AE" w:rsidRDefault="00066443" w:rsidP="0006644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</w:t>
            </w:r>
            <w:r w:rsidR="00541920">
              <w:rPr>
                <w:rFonts w:ascii="Corbel" w:hAnsi="Corbel"/>
                <w:sz w:val="24"/>
                <w:szCs w:val="24"/>
              </w:rPr>
              <w:t>, udział w kolokwium</w:t>
            </w:r>
            <w:r w:rsidR="00F63E0E"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1B11CF0E" w14:textId="5ED22298" w:rsidR="00F63E0E" w:rsidRPr="009C54AE" w:rsidRDefault="00541920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</w:tr>
      <w:tr w:rsidR="00F63E0E" w:rsidRPr="009C54AE" w14:paraId="6BE1B7EF" w14:textId="77777777" w:rsidTr="00F63E0E">
        <w:tc>
          <w:tcPr>
            <w:tcW w:w="4902" w:type="dxa"/>
          </w:tcPr>
          <w:p w14:paraId="7B5C54AD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02975C6" w14:textId="165B8610" w:rsidR="00F63E0E" w:rsidRPr="009C54AE" w:rsidRDefault="00F63E0E" w:rsidP="00815D5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</w:t>
            </w:r>
            <w:r w:rsidR="00541920">
              <w:rPr>
                <w:rFonts w:ascii="Corbel" w:hAnsi="Corbel"/>
                <w:sz w:val="24"/>
                <w:szCs w:val="24"/>
              </w:rPr>
              <w:t>przygotowanie do zajęć, kolokwium</w:t>
            </w:r>
            <w:r w:rsidR="00066443">
              <w:rPr>
                <w:rFonts w:ascii="Corbel" w:hAnsi="Corbel"/>
                <w:sz w:val="24"/>
                <w:szCs w:val="24"/>
              </w:rPr>
              <w:t>).</w:t>
            </w:r>
          </w:p>
        </w:tc>
        <w:tc>
          <w:tcPr>
            <w:tcW w:w="4618" w:type="dxa"/>
          </w:tcPr>
          <w:p w14:paraId="7197E965" w14:textId="4C181076" w:rsidR="00F63E0E" w:rsidRPr="009C54AE" w:rsidRDefault="00541920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38</w:t>
            </w:r>
          </w:p>
        </w:tc>
      </w:tr>
      <w:tr w:rsidR="00F63E0E" w:rsidRPr="009C54AE" w14:paraId="71910388" w14:textId="77777777" w:rsidTr="00F63E0E">
        <w:tc>
          <w:tcPr>
            <w:tcW w:w="4902" w:type="dxa"/>
          </w:tcPr>
          <w:p w14:paraId="4D5A298F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16F935C8" w14:textId="0DAF8F40" w:rsidR="00F63E0E" w:rsidRPr="009C54AE" w:rsidRDefault="007670F5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F63E0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63E0E" w:rsidRPr="009C54AE" w14:paraId="2C6EF9C3" w14:textId="77777777" w:rsidTr="00F63E0E">
        <w:tc>
          <w:tcPr>
            <w:tcW w:w="4902" w:type="dxa"/>
          </w:tcPr>
          <w:p w14:paraId="63417C5A" w14:textId="77777777" w:rsidR="00F63E0E" w:rsidRPr="009C54AE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624C83F3" w14:textId="77777777" w:rsidR="00F63E0E" w:rsidRPr="00D05463" w:rsidRDefault="00F63E0E" w:rsidP="00F63E0E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D05463">
              <w:rPr>
                <w:rFonts w:ascii="Corbel" w:hAnsi="Corbel"/>
                <w:bCs/>
                <w:sz w:val="24"/>
                <w:szCs w:val="24"/>
              </w:rPr>
              <w:t>3</w:t>
            </w:r>
          </w:p>
        </w:tc>
      </w:tr>
    </w:tbl>
    <w:p w14:paraId="38708AAD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084EAB6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2D161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AB65A1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033D91" w:rsidRPr="009C54AE" w14:paraId="7DB1AE6A" w14:textId="77777777" w:rsidTr="0071620A">
        <w:trPr>
          <w:trHeight w:val="397"/>
        </w:trPr>
        <w:tc>
          <w:tcPr>
            <w:tcW w:w="3544" w:type="dxa"/>
          </w:tcPr>
          <w:p w14:paraId="20ABBC84" w14:textId="77777777" w:rsidR="00033D91" w:rsidRPr="009C54AE" w:rsidRDefault="00033D91" w:rsidP="00033D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6BCD58" w14:textId="180861BB" w:rsidR="00033D91" w:rsidRPr="007670F5" w:rsidRDefault="00D05463" w:rsidP="007670F5">
            <w:pPr>
              <w:spacing w:after="0" w:line="240" w:lineRule="auto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7670F5">
              <w:rPr>
                <w:rFonts w:ascii="Corbel" w:hAnsi="Corbel"/>
                <w:sz w:val="24"/>
                <w:szCs w:val="24"/>
              </w:rPr>
              <w:t>n</w:t>
            </w:r>
            <w:r w:rsidR="00033D91" w:rsidRPr="007670F5">
              <w:rPr>
                <w:rFonts w:ascii="Corbel" w:hAnsi="Corbel"/>
                <w:sz w:val="24"/>
                <w:szCs w:val="24"/>
              </w:rPr>
              <w:t>ie dotyczy</w:t>
            </w:r>
          </w:p>
        </w:tc>
      </w:tr>
      <w:tr w:rsidR="00033D91" w:rsidRPr="009C54AE" w14:paraId="6B3B216A" w14:textId="77777777" w:rsidTr="0071620A">
        <w:trPr>
          <w:trHeight w:val="397"/>
        </w:trPr>
        <w:tc>
          <w:tcPr>
            <w:tcW w:w="3544" w:type="dxa"/>
          </w:tcPr>
          <w:p w14:paraId="247D05AE" w14:textId="77777777" w:rsidR="00033D91" w:rsidRPr="009C54AE" w:rsidRDefault="00033D91" w:rsidP="00033D9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B4FB0B6" w14:textId="726961FC" w:rsidR="00033D91" w:rsidRPr="007670F5" w:rsidRDefault="00D05463" w:rsidP="007670F5">
            <w:pPr>
              <w:spacing w:after="0" w:line="240" w:lineRule="auto"/>
              <w:rPr>
                <w:rFonts w:ascii="Corbel" w:hAnsi="Corbel"/>
                <w:b/>
                <w:smallCaps/>
                <w:sz w:val="24"/>
                <w:szCs w:val="24"/>
              </w:rPr>
            </w:pPr>
            <w:r w:rsidRPr="007670F5">
              <w:rPr>
                <w:rFonts w:ascii="Corbel" w:hAnsi="Corbel"/>
                <w:sz w:val="24"/>
                <w:szCs w:val="24"/>
              </w:rPr>
              <w:t>n</w:t>
            </w:r>
            <w:r w:rsidR="00033D91" w:rsidRPr="007670F5">
              <w:rPr>
                <w:rFonts w:ascii="Corbel" w:hAnsi="Corbel"/>
                <w:sz w:val="24"/>
                <w:szCs w:val="24"/>
              </w:rPr>
              <w:t>ie dotyczy</w:t>
            </w:r>
          </w:p>
        </w:tc>
      </w:tr>
    </w:tbl>
    <w:p w14:paraId="567DBD8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0DD55D6" w14:textId="77777777" w:rsidR="003F5799" w:rsidRDefault="003F5799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632D28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56C2579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DDF9DC2" w14:textId="77777777" w:rsidTr="0071620A">
        <w:trPr>
          <w:trHeight w:val="397"/>
        </w:trPr>
        <w:tc>
          <w:tcPr>
            <w:tcW w:w="7513" w:type="dxa"/>
          </w:tcPr>
          <w:p w14:paraId="2713542B" w14:textId="16D88F06" w:rsidR="004055D2" w:rsidRDefault="0085747A" w:rsidP="004055D2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15652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0CF39B32" w14:textId="77777777" w:rsidR="0015652F" w:rsidRPr="0015652F" w:rsidRDefault="0015652F" w:rsidP="004055D2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</w:p>
          <w:p w14:paraId="203C3B87" w14:textId="140D3030" w:rsidR="004055D2" w:rsidRDefault="004055D2" w:rsidP="00F01C5B">
            <w:pPr>
              <w:pStyle w:val="Akapitzlist"/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Witkowska-Paleń A. (2019). </w:t>
            </w:r>
            <w:r w:rsidRPr="004055D2">
              <w:rPr>
                <w:rFonts w:ascii="Corbel" w:hAnsi="Corbel"/>
                <w:i/>
                <w:sz w:val="24"/>
                <w:szCs w:val="24"/>
              </w:rPr>
              <w:t>Sprawcy przemocy w rodzinie. Uwarunkowania, okoliczności i konsekwencje stosowania przemocy</w:t>
            </w:r>
            <w:r>
              <w:rPr>
                <w:rFonts w:ascii="Corbel" w:hAnsi="Corbel"/>
                <w:sz w:val="24"/>
                <w:szCs w:val="24"/>
              </w:rPr>
              <w:t>. Rzeszów:</w:t>
            </w:r>
            <w:r w:rsidRPr="004055D2">
              <w:rPr>
                <w:rFonts w:ascii="Corbel" w:hAnsi="Corbel"/>
                <w:sz w:val="24"/>
                <w:szCs w:val="24"/>
              </w:rPr>
              <w:t xml:space="preserve"> Wydawnictwo UR</w:t>
            </w:r>
            <w:r w:rsidR="00F01C5B">
              <w:rPr>
                <w:rFonts w:ascii="Corbel" w:hAnsi="Corbel"/>
                <w:sz w:val="24"/>
                <w:szCs w:val="24"/>
              </w:rPr>
              <w:t>.</w:t>
            </w:r>
          </w:p>
          <w:p w14:paraId="58FE525D" w14:textId="3F03DDAC" w:rsidR="00F01C5B" w:rsidRDefault="00F01C5B" w:rsidP="004055D2">
            <w:pPr>
              <w:pStyle w:val="Akapitzlist"/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Rode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 (2018). </w:t>
            </w:r>
            <w:r w:rsidRPr="00F01C5B">
              <w:rPr>
                <w:rFonts w:ascii="Corbel" w:hAnsi="Corbel"/>
                <w:i/>
                <w:sz w:val="24"/>
                <w:szCs w:val="24"/>
              </w:rPr>
              <w:t>Psychologiczne i relacyjne wyznaczniki przemocy domowej. Charakterystyka sprawców</w:t>
            </w:r>
            <w:r>
              <w:rPr>
                <w:rFonts w:ascii="Corbel" w:hAnsi="Corbel"/>
                <w:sz w:val="24"/>
                <w:szCs w:val="24"/>
              </w:rPr>
              <w:t>. Kraków: Dział Wydawniczy Suprema Lex.</w:t>
            </w:r>
          </w:p>
          <w:p w14:paraId="0F0FDCA0" w14:textId="5042BF4A" w:rsidR="004055D2" w:rsidRPr="004055D2" w:rsidRDefault="004055D2" w:rsidP="004055D2">
            <w:pPr>
              <w:pStyle w:val="Akapitzlist"/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Witkowska-Paleń A. (2018). </w:t>
            </w:r>
            <w:r w:rsidRPr="004055D2">
              <w:rPr>
                <w:rFonts w:ascii="Corbel" w:hAnsi="Corbel"/>
                <w:i/>
                <w:sz w:val="24"/>
                <w:szCs w:val="24"/>
              </w:rPr>
              <w:t>Rola programów edukacyjno-korekcyjnych w</w:t>
            </w:r>
            <w:r w:rsidR="00F01C5B">
              <w:rPr>
                <w:rFonts w:ascii="Corbel" w:hAnsi="Corbel"/>
                <w:i/>
                <w:sz w:val="24"/>
                <w:szCs w:val="24"/>
              </w:rPr>
              <w:t> </w:t>
            </w:r>
            <w:r w:rsidRPr="004055D2">
              <w:rPr>
                <w:rFonts w:ascii="Corbel" w:hAnsi="Corbel"/>
                <w:i/>
                <w:sz w:val="24"/>
                <w:szCs w:val="24"/>
              </w:rPr>
              <w:t>kształtowaniu postaw i przekonań skazanych sprawców przemocy domowej</w:t>
            </w:r>
            <w:r w:rsidRPr="004055D2">
              <w:rPr>
                <w:rFonts w:ascii="Corbel" w:hAnsi="Corbel"/>
                <w:sz w:val="24"/>
                <w:szCs w:val="24"/>
              </w:rPr>
              <w:t>, „</w:t>
            </w:r>
            <w:proofErr w:type="spellStart"/>
            <w:r w:rsidRPr="004055D2">
              <w:rPr>
                <w:rFonts w:ascii="Corbel" w:hAnsi="Corbel"/>
                <w:sz w:val="24"/>
                <w:szCs w:val="24"/>
              </w:rPr>
              <w:t>Journal</w:t>
            </w:r>
            <w:proofErr w:type="spellEnd"/>
            <w:r w:rsidRPr="004055D2">
              <w:rPr>
                <w:rFonts w:ascii="Corbel" w:hAnsi="Corbel"/>
                <w:sz w:val="24"/>
                <w:szCs w:val="24"/>
              </w:rPr>
              <w:t xml:space="preserve"> of Modern Science”, t. 4 (39), s. 29–40</w:t>
            </w:r>
            <w:r w:rsidR="00BD0319">
              <w:rPr>
                <w:rFonts w:ascii="Corbel" w:hAnsi="Corbel"/>
                <w:sz w:val="24"/>
                <w:szCs w:val="24"/>
              </w:rPr>
              <w:t>.</w:t>
            </w:r>
          </w:p>
          <w:p w14:paraId="2C18C8E4" w14:textId="5591FA36" w:rsidR="00F63E0E" w:rsidRPr="004055D2" w:rsidRDefault="00F63E0E" w:rsidP="004055D2">
            <w:pPr>
              <w:pStyle w:val="Akapitzlist"/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E41A8DF" w14:textId="77777777" w:rsidTr="0071620A">
        <w:trPr>
          <w:trHeight w:val="397"/>
        </w:trPr>
        <w:tc>
          <w:tcPr>
            <w:tcW w:w="7513" w:type="dxa"/>
          </w:tcPr>
          <w:p w14:paraId="2603EC19" w14:textId="7895819C" w:rsidR="00F01C5B" w:rsidRDefault="0085747A" w:rsidP="004055D2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r w:rsidRPr="0015652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1A9A4392" w14:textId="77777777" w:rsidR="0015652F" w:rsidRPr="0015652F" w:rsidRDefault="0015652F" w:rsidP="004055D2">
            <w:pPr>
              <w:pStyle w:val="Punktygwne"/>
              <w:spacing w:before="0" w:after="0"/>
              <w:jc w:val="both"/>
              <w:rPr>
                <w:rFonts w:ascii="Corbel" w:hAnsi="Corbel"/>
                <w:smallCaps w:val="0"/>
                <w:szCs w:val="24"/>
              </w:rPr>
            </w:pPr>
            <w:bookmarkStart w:id="0" w:name="_GoBack"/>
            <w:bookmarkEnd w:id="0"/>
          </w:p>
          <w:p w14:paraId="68C089DB" w14:textId="67A1819A" w:rsidR="00F01C5B" w:rsidRDefault="00F01C5B" w:rsidP="00F01C5B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Rode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 (2010). </w:t>
            </w:r>
            <w:r w:rsidRPr="00F01C5B">
              <w:rPr>
                <w:rFonts w:ascii="Corbel" w:hAnsi="Corbel"/>
                <w:i/>
                <w:sz w:val="24"/>
                <w:szCs w:val="24"/>
              </w:rPr>
              <w:t>Psychologiczne uwarunkowania przemocy w rodzinie. Charakterystyka sprawców</w:t>
            </w:r>
            <w:r>
              <w:rPr>
                <w:rFonts w:ascii="Corbel" w:hAnsi="Corbel"/>
                <w:sz w:val="24"/>
                <w:szCs w:val="24"/>
              </w:rPr>
              <w:t>. Katowice: Wydawnictwo UŚ.</w:t>
            </w:r>
          </w:p>
          <w:p w14:paraId="57B91D7C" w14:textId="2F0B8A2C" w:rsidR="004055D2" w:rsidRPr="004055D2" w:rsidRDefault="00F01C5B" w:rsidP="00F01C5B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Witkowska-Paleń A. (2019). </w:t>
            </w:r>
            <w:r w:rsidR="004055D2" w:rsidRPr="004055D2">
              <w:rPr>
                <w:rFonts w:ascii="Corbel" w:hAnsi="Corbel"/>
                <w:i/>
                <w:sz w:val="24"/>
                <w:szCs w:val="24"/>
              </w:rPr>
              <w:t>Programy edukacyjno-korekcyjne wsparciem dla rodzin dotkniętych przemocą</w:t>
            </w:r>
            <w:r w:rsidR="004055D2" w:rsidRPr="004055D2">
              <w:rPr>
                <w:rFonts w:ascii="Corbel" w:hAnsi="Corbel"/>
                <w:sz w:val="24"/>
                <w:szCs w:val="24"/>
              </w:rPr>
              <w:t xml:space="preserve">, w: B. </w:t>
            </w:r>
            <w:proofErr w:type="spellStart"/>
            <w:r w:rsidR="004055D2" w:rsidRPr="004055D2">
              <w:rPr>
                <w:rFonts w:ascii="Corbel" w:hAnsi="Corbel"/>
                <w:sz w:val="24"/>
                <w:szCs w:val="24"/>
              </w:rPr>
              <w:t>Szluz</w:t>
            </w:r>
            <w:proofErr w:type="spellEnd"/>
            <w:r w:rsidR="004055D2" w:rsidRPr="004055D2">
              <w:rPr>
                <w:rFonts w:ascii="Corbel" w:hAnsi="Corbel"/>
                <w:sz w:val="24"/>
                <w:szCs w:val="24"/>
              </w:rPr>
              <w:t xml:space="preserve">, A. </w:t>
            </w:r>
            <w:proofErr w:type="spellStart"/>
            <w:r w:rsidR="004055D2" w:rsidRPr="004055D2">
              <w:rPr>
                <w:rFonts w:ascii="Corbel" w:hAnsi="Corbel"/>
                <w:sz w:val="24"/>
                <w:szCs w:val="24"/>
              </w:rPr>
              <w:t>Szluz</w:t>
            </w:r>
            <w:proofErr w:type="spellEnd"/>
            <w:r w:rsidR="004055D2" w:rsidRPr="004055D2">
              <w:rPr>
                <w:rFonts w:ascii="Corbel" w:hAnsi="Corbel"/>
                <w:sz w:val="24"/>
                <w:szCs w:val="24"/>
              </w:rPr>
              <w:t xml:space="preserve">, M. Urbańska (red.), </w:t>
            </w:r>
            <w:r w:rsidR="004055D2" w:rsidRPr="004055D2">
              <w:rPr>
                <w:rFonts w:ascii="Corbel" w:hAnsi="Corbel"/>
                <w:i/>
                <w:sz w:val="24"/>
                <w:szCs w:val="24"/>
              </w:rPr>
              <w:t>Współczesna rodzina. Aspekty społeczno-prawne</w:t>
            </w:r>
            <w:r w:rsidR="004055D2" w:rsidRPr="004055D2">
              <w:rPr>
                <w:rFonts w:ascii="Corbel" w:hAnsi="Corbel"/>
                <w:sz w:val="24"/>
                <w:szCs w:val="24"/>
              </w:rPr>
              <w:t>, Wydawnictwo Uniwersytetu Rzeszowskiego, Rzeszów 2017, s. 176–190</w:t>
            </w:r>
          </w:p>
          <w:p w14:paraId="56FA62E3" w14:textId="4CFF90B7" w:rsidR="004055D2" w:rsidRPr="004055D2" w:rsidRDefault="00F01C5B" w:rsidP="00F01C5B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i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Witkowska-Paleń A. (2019). </w:t>
            </w:r>
            <w:r w:rsidR="004055D2" w:rsidRPr="004055D2">
              <w:rPr>
                <w:rFonts w:ascii="Corbel" w:hAnsi="Corbel"/>
                <w:bCs/>
                <w:i/>
                <w:sz w:val="24"/>
                <w:szCs w:val="24"/>
                <w:shd w:val="clear" w:color="auto" w:fill="FFFFFF"/>
              </w:rPr>
              <w:t>Czynniki biopsychiczne u podstaw agresji i</w:t>
            </w:r>
            <w:r>
              <w:rPr>
                <w:rFonts w:ascii="Corbel" w:hAnsi="Corbel"/>
                <w:bCs/>
                <w:i/>
                <w:sz w:val="24"/>
                <w:szCs w:val="24"/>
                <w:shd w:val="clear" w:color="auto" w:fill="FFFFFF"/>
              </w:rPr>
              <w:t> </w:t>
            </w:r>
            <w:r w:rsidR="004055D2" w:rsidRPr="004055D2">
              <w:rPr>
                <w:rFonts w:ascii="Corbel" w:hAnsi="Corbel"/>
                <w:bCs/>
                <w:i/>
                <w:sz w:val="24"/>
                <w:szCs w:val="24"/>
                <w:shd w:val="clear" w:color="auto" w:fill="FFFFFF"/>
              </w:rPr>
              <w:t>przemocy w związkach intymnych</w:t>
            </w:r>
            <w:r w:rsidR="004055D2" w:rsidRPr="004055D2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, „Społeczeństwo i Rodzina” 2017, t.</w:t>
            </w:r>
            <w:r w:rsidR="00BD0319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 </w:t>
            </w:r>
            <w:r w:rsidR="004055D2" w:rsidRPr="004055D2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52, nr 3, s. 47</w:t>
            </w:r>
            <w:r w:rsidR="004055D2" w:rsidRPr="004055D2">
              <w:rPr>
                <w:rFonts w:ascii="Corbel" w:hAnsi="Corbel"/>
                <w:sz w:val="24"/>
                <w:szCs w:val="24"/>
              </w:rPr>
              <w:t>–</w:t>
            </w:r>
            <w:r w:rsidR="004055D2" w:rsidRPr="004055D2">
              <w:rPr>
                <w:rFonts w:ascii="Corbel" w:hAnsi="Corbel"/>
                <w:bCs/>
                <w:sz w:val="24"/>
                <w:szCs w:val="24"/>
                <w:shd w:val="clear" w:color="auto" w:fill="FFFFFF"/>
              </w:rPr>
              <w:t>61</w:t>
            </w:r>
          </w:p>
          <w:p w14:paraId="3BB017EA" w14:textId="6AADB782" w:rsidR="004055D2" w:rsidRPr="004055D2" w:rsidRDefault="00F01C5B" w:rsidP="00F01C5B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i/>
                <w:sz w:val="24"/>
                <w:szCs w:val="24"/>
                <w:lang w:val="uk-UA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Witkowska-Paleń A. (2019). </w:t>
            </w:r>
            <w:r w:rsidR="004055D2" w:rsidRPr="004055D2">
              <w:rPr>
                <w:rFonts w:ascii="Corbel" w:hAnsi="Corbel"/>
                <w:i/>
                <w:sz w:val="24"/>
                <w:szCs w:val="24"/>
              </w:rPr>
              <w:t>Przemoc w percepcji mężczyzn odbywających kary pozbawienia wolności za przestępstwo znęcania się w rodzinie</w:t>
            </w:r>
            <w:r w:rsidR="004055D2" w:rsidRPr="004055D2">
              <w:rPr>
                <w:rFonts w:ascii="Corbel" w:hAnsi="Corbel"/>
                <w:sz w:val="24"/>
                <w:szCs w:val="24"/>
              </w:rPr>
              <w:t>, „Społeczeństwo i Rodzina” 2016, nr 48, s. 64-83.</w:t>
            </w:r>
          </w:p>
          <w:p w14:paraId="5F0FDA97" w14:textId="210E466A" w:rsidR="00F63E0E" w:rsidRPr="004055D2" w:rsidRDefault="00F63E0E" w:rsidP="004055D2">
            <w:pPr>
              <w:pStyle w:val="Akapitzlist"/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  <w:lang w:val="uk-UA"/>
              </w:rPr>
            </w:pPr>
          </w:p>
        </w:tc>
      </w:tr>
    </w:tbl>
    <w:p w14:paraId="37F860EF" w14:textId="77777777" w:rsidR="0085747A" w:rsidRPr="009C54AE" w:rsidRDefault="0085747A" w:rsidP="00AD60ED">
      <w:pPr>
        <w:pStyle w:val="Punktygwne"/>
        <w:spacing w:before="0" w:after="0"/>
        <w:ind w:left="357"/>
        <w:rPr>
          <w:rFonts w:ascii="Corbel" w:hAnsi="Corbel"/>
          <w:b w:val="0"/>
          <w:smallCaps w:val="0"/>
          <w:szCs w:val="24"/>
        </w:rPr>
      </w:pPr>
    </w:p>
    <w:p w14:paraId="4EAB764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2E5909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3CC1CB" w14:textId="77777777" w:rsidR="00D40F18" w:rsidRDefault="00D40F18" w:rsidP="00C16ABF">
      <w:pPr>
        <w:spacing w:after="0" w:line="240" w:lineRule="auto"/>
      </w:pPr>
      <w:r>
        <w:separator/>
      </w:r>
    </w:p>
  </w:endnote>
  <w:endnote w:type="continuationSeparator" w:id="0">
    <w:p w14:paraId="77A6BB93" w14:textId="77777777" w:rsidR="00D40F18" w:rsidRDefault="00D40F1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03194650"/>
      <w:docPartObj>
        <w:docPartGallery w:val="Page Numbers (Bottom of Page)"/>
        <w:docPartUnique/>
      </w:docPartObj>
    </w:sdtPr>
    <w:sdtEndPr>
      <w:rPr>
        <w:rFonts w:ascii="Corbel" w:hAnsi="Corbel"/>
      </w:rPr>
    </w:sdtEndPr>
    <w:sdtContent>
      <w:p w14:paraId="13CE796A" w14:textId="77777777" w:rsidR="003F5799" w:rsidRPr="003F5799" w:rsidRDefault="003F5799">
        <w:pPr>
          <w:pStyle w:val="Stopka"/>
          <w:jc w:val="center"/>
          <w:rPr>
            <w:rFonts w:ascii="Corbel" w:hAnsi="Corbel"/>
          </w:rPr>
        </w:pPr>
        <w:r w:rsidRPr="003F5799">
          <w:rPr>
            <w:rFonts w:ascii="Corbel" w:hAnsi="Corbel"/>
          </w:rPr>
          <w:fldChar w:fldCharType="begin"/>
        </w:r>
        <w:r w:rsidRPr="003F5799">
          <w:rPr>
            <w:rFonts w:ascii="Corbel" w:hAnsi="Corbel"/>
          </w:rPr>
          <w:instrText>PAGE   \* MERGEFORMAT</w:instrText>
        </w:r>
        <w:r w:rsidRPr="003F5799">
          <w:rPr>
            <w:rFonts w:ascii="Corbel" w:hAnsi="Corbel"/>
          </w:rPr>
          <w:fldChar w:fldCharType="separate"/>
        </w:r>
        <w:r w:rsidR="00144719">
          <w:rPr>
            <w:rFonts w:ascii="Corbel" w:hAnsi="Corbel"/>
            <w:noProof/>
          </w:rPr>
          <w:t>1</w:t>
        </w:r>
        <w:r w:rsidRPr="003F5799">
          <w:rPr>
            <w:rFonts w:ascii="Corbel" w:hAnsi="Corbel"/>
          </w:rPr>
          <w:fldChar w:fldCharType="end"/>
        </w:r>
      </w:p>
    </w:sdtContent>
  </w:sdt>
  <w:p w14:paraId="73149BD7" w14:textId="77777777" w:rsidR="003F5799" w:rsidRDefault="003F57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B7718" w14:textId="77777777" w:rsidR="00D40F18" w:rsidRDefault="00D40F18" w:rsidP="00C16ABF">
      <w:pPr>
        <w:spacing w:after="0" w:line="240" w:lineRule="auto"/>
      </w:pPr>
      <w:r>
        <w:separator/>
      </w:r>
    </w:p>
  </w:footnote>
  <w:footnote w:type="continuationSeparator" w:id="0">
    <w:p w14:paraId="6E6924FA" w14:textId="77777777" w:rsidR="00D40F18" w:rsidRDefault="00D40F18" w:rsidP="00C16ABF">
      <w:pPr>
        <w:spacing w:after="0" w:line="240" w:lineRule="auto"/>
      </w:pPr>
      <w:r>
        <w:continuationSeparator/>
      </w:r>
    </w:p>
  </w:footnote>
  <w:footnote w:id="1">
    <w:p w14:paraId="65F23017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71F0514"/>
    <w:multiLevelType w:val="hybridMultilevel"/>
    <w:tmpl w:val="FDD200E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BA230DB"/>
    <w:multiLevelType w:val="hybridMultilevel"/>
    <w:tmpl w:val="F094237C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0D83"/>
    <w:rsid w:val="000048FD"/>
    <w:rsid w:val="000077B4"/>
    <w:rsid w:val="0001495E"/>
    <w:rsid w:val="00015B8F"/>
    <w:rsid w:val="00022ECE"/>
    <w:rsid w:val="00033D91"/>
    <w:rsid w:val="00042A51"/>
    <w:rsid w:val="00042D2E"/>
    <w:rsid w:val="0004373F"/>
    <w:rsid w:val="00044C82"/>
    <w:rsid w:val="00066443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12634"/>
    <w:rsid w:val="00124BFF"/>
    <w:rsid w:val="0012560E"/>
    <w:rsid w:val="00127108"/>
    <w:rsid w:val="00134B13"/>
    <w:rsid w:val="00144719"/>
    <w:rsid w:val="0014483F"/>
    <w:rsid w:val="00146BC0"/>
    <w:rsid w:val="00150112"/>
    <w:rsid w:val="00153C41"/>
    <w:rsid w:val="00154381"/>
    <w:rsid w:val="00155FC3"/>
    <w:rsid w:val="0015652F"/>
    <w:rsid w:val="001640A7"/>
    <w:rsid w:val="0016495F"/>
    <w:rsid w:val="00164FA7"/>
    <w:rsid w:val="00166A03"/>
    <w:rsid w:val="001718A7"/>
    <w:rsid w:val="001737CF"/>
    <w:rsid w:val="00176083"/>
    <w:rsid w:val="00176F8D"/>
    <w:rsid w:val="00192F37"/>
    <w:rsid w:val="001A70D2"/>
    <w:rsid w:val="001D657B"/>
    <w:rsid w:val="001D7B54"/>
    <w:rsid w:val="001E0209"/>
    <w:rsid w:val="001F2CA2"/>
    <w:rsid w:val="00206717"/>
    <w:rsid w:val="002144C0"/>
    <w:rsid w:val="002246DB"/>
    <w:rsid w:val="0022477D"/>
    <w:rsid w:val="002278A9"/>
    <w:rsid w:val="002336F9"/>
    <w:rsid w:val="0024028F"/>
    <w:rsid w:val="00244ABC"/>
    <w:rsid w:val="00281FF2"/>
    <w:rsid w:val="00284538"/>
    <w:rsid w:val="002857DE"/>
    <w:rsid w:val="00291567"/>
    <w:rsid w:val="002A1AAE"/>
    <w:rsid w:val="002A22BF"/>
    <w:rsid w:val="002A2389"/>
    <w:rsid w:val="002A2808"/>
    <w:rsid w:val="002A4DB0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56E05"/>
    <w:rsid w:val="00363F78"/>
    <w:rsid w:val="00390476"/>
    <w:rsid w:val="003A0A5B"/>
    <w:rsid w:val="003A1176"/>
    <w:rsid w:val="003C0BAE"/>
    <w:rsid w:val="003D18A9"/>
    <w:rsid w:val="003D1C65"/>
    <w:rsid w:val="003D317A"/>
    <w:rsid w:val="003D6CE2"/>
    <w:rsid w:val="003E1941"/>
    <w:rsid w:val="003E2FE6"/>
    <w:rsid w:val="003E49D5"/>
    <w:rsid w:val="003F205D"/>
    <w:rsid w:val="003F38C0"/>
    <w:rsid w:val="003F5799"/>
    <w:rsid w:val="004055D2"/>
    <w:rsid w:val="00414E3C"/>
    <w:rsid w:val="0042244A"/>
    <w:rsid w:val="0042745A"/>
    <w:rsid w:val="00431D5C"/>
    <w:rsid w:val="004362C6"/>
    <w:rsid w:val="00437FA2"/>
    <w:rsid w:val="00445970"/>
    <w:rsid w:val="00446B60"/>
    <w:rsid w:val="00461EFC"/>
    <w:rsid w:val="004652C2"/>
    <w:rsid w:val="004706D1"/>
    <w:rsid w:val="00471326"/>
    <w:rsid w:val="0047598D"/>
    <w:rsid w:val="004807F8"/>
    <w:rsid w:val="004840FD"/>
    <w:rsid w:val="0048411A"/>
    <w:rsid w:val="004850B0"/>
    <w:rsid w:val="00486FAC"/>
    <w:rsid w:val="00490F7D"/>
    <w:rsid w:val="00491678"/>
    <w:rsid w:val="004968E2"/>
    <w:rsid w:val="004A3EEA"/>
    <w:rsid w:val="004A4D1F"/>
    <w:rsid w:val="004D5282"/>
    <w:rsid w:val="004F1551"/>
    <w:rsid w:val="004F55A3"/>
    <w:rsid w:val="00500FE1"/>
    <w:rsid w:val="0050496F"/>
    <w:rsid w:val="00513B6F"/>
    <w:rsid w:val="00517C63"/>
    <w:rsid w:val="00525533"/>
    <w:rsid w:val="005363C4"/>
    <w:rsid w:val="00536BDE"/>
    <w:rsid w:val="00541920"/>
    <w:rsid w:val="00543ACC"/>
    <w:rsid w:val="0056696D"/>
    <w:rsid w:val="0059484D"/>
    <w:rsid w:val="005A0855"/>
    <w:rsid w:val="005A3196"/>
    <w:rsid w:val="005C080F"/>
    <w:rsid w:val="005C55E5"/>
    <w:rsid w:val="005C696A"/>
    <w:rsid w:val="005E0AAC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80622"/>
    <w:rsid w:val="00696477"/>
    <w:rsid w:val="006D050F"/>
    <w:rsid w:val="006D6139"/>
    <w:rsid w:val="006E5D65"/>
    <w:rsid w:val="006F0F92"/>
    <w:rsid w:val="006F1282"/>
    <w:rsid w:val="006F1FBC"/>
    <w:rsid w:val="006F20B9"/>
    <w:rsid w:val="006F31E2"/>
    <w:rsid w:val="00706544"/>
    <w:rsid w:val="007072BA"/>
    <w:rsid w:val="0071620A"/>
    <w:rsid w:val="00724190"/>
    <w:rsid w:val="00724677"/>
    <w:rsid w:val="00725459"/>
    <w:rsid w:val="0073202E"/>
    <w:rsid w:val="007327BD"/>
    <w:rsid w:val="00734608"/>
    <w:rsid w:val="00745302"/>
    <w:rsid w:val="007461D6"/>
    <w:rsid w:val="00746EC8"/>
    <w:rsid w:val="0074770A"/>
    <w:rsid w:val="00763BF1"/>
    <w:rsid w:val="00766FD4"/>
    <w:rsid w:val="007670F5"/>
    <w:rsid w:val="0078168C"/>
    <w:rsid w:val="00781A4D"/>
    <w:rsid w:val="00787C2A"/>
    <w:rsid w:val="00790E27"/>
    <w:rsid w:val="00791B18"/>
    <w:rsid w:val="00793974"/>
    <w:rsid w:val="007A4022"/>
    <w:rsid w:val="007A6E6E"/>
    <w:rsid w:val="007C3299"/>
    <w:rsid w:val="007C3BCC"/>
    <w:rsid w:val="007C4546"/>
    <w:rsid w:val="007D6E56"/>
    <w:rsid w:val="007E6E19"/>
    <w:rsid w:val="007F4155"/>
    <w:rsid w:val="0081554D"/>
    <w:rsid w:val="00815D55"/>
    <w:rsid w:val="0081707E"/>
    <w:rsid w:val="008449B3"/>
    <w:rsid w:val="00846CB3"/>
    <w:rsid w:val="008552A2"/>
    <w:rsid w:val="0085747A"/>
    <w:rsid w:val="008616AC"/>
    <w:rsid w:val="00880D30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1724B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00FB4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B7F3B"/>
    <w:rsid w:val="00AD1146"/>
    <w:rsid w:val="00AD1D2E"/>
    <w:rsid w:val="00AD27D3"/>
    <w:rsid w:val="00AD60ED"/>
    <w:rsid w:val="00AD66D6"/>
    <w:rsid w:val="00AE1160"/>
    <w:rsid w:val="00AE203C"/>
    <w:rsid w:val="00AE2E74"/>
    <w:rsid w:val="00AE5FCB"/>
    <w:rsid w:val="00AF2C1E"/>
    <w:rsid w:val="00B0423C"/>
    <w:rsid w:val="00B06142"/>
    <w:rsid w:val="00B12C41"/>
    <w:rsid w:val="00B135B1"/>
    <w:rsid w:val="00B3130B"/>
    <w:rsid w:val="00B40ADB"/>
    <w:rsid w:val="00B43B77"/>
    <w:rsid w:val="00B43E80"/>
    <w:rsid w:val="00B607DB"/>
    <w:rsid w:val="00B62A83"/>
    <w:rsid w:val="00B66529"/>
    <w:rsid w:val="00B75946"/>
    <w:rsid w:val="00B8056E"/>
    <w:rsid w:val="00B819C8"/>
    <w:rsid w:val="00B82308"/>
    <w:rsid w:val="00B90885"/>
    <w:rsid w:val="00BB520A"/>
    <w:rsid w:val="00BD0319"/>
    <w:rsid w:val="00BD3869"/>
    <w:rsid w:val="00BD66E9"/>
    <w:rsid w:val="00BD6FF4"/>
    <w:rsid w:val="00BF2C41"/>
    <w:rsid w:val="00BF448E"/>
    <w:rsid w:val="00C058B4"/>
    <w:rsid w:val="00C05F44"/>
    <w:rsid w:val="00C10EB0"/>
    <w:rsid w:val="00C131B5"/>
    <w:rsid w:val="00C16ABF"/>
    <w:rsid w:val="00C170AE"/>
    <w:rsid w:val="00C26CB7"/>
    <w:rsid w:val="00C30360"/>
    <w:rsid w:val="00C324C1"/>
    <w:rsid w:val="00C36992"/>
    <w:rsid w:val="00C56036"/>
    <w:rsid w:val="00C61DC5"/>
    <w:rsid w:val="00C67E92"/>
    <w:rsid w:val="00C70A26"/>
    <w:rsid w:val="00C766DF"/>
    <w:rsid w:val="00C93C17"/>
    <w:rsid w:val="00C94B98"/>
    <w:rsid w:val="00CA2B96"/>
    <w:rsid w:val="00CA5089"/>
    <w:rsid w:val="00CD6897"/>
    <w:rsid w:val="00CE5BAC"/>
    <w:rsid w:val="00CF25BE"/>
    <w:rsid w:val="00CF5736"/>
    <w:rsid w:val="00CF78ED"/>
    <w:rsid w:val="00D02B25"/>
    <w:rsid w:val="00D02EBA"/>
    <w:rsid w:val="00D05463"/>
    <w:rsid w:val="00D17C3C"/>
    <w:rsid w:val="00D26B2C"/>
    <w:rsid w:val="00D27AC8"/>
    <w:rsid w:val="00D352C9"/>
    <w:rsid w:val="00D40F18"/>
    <w:rsid w:val="00D425B2"/>
    <w:rsid w:val="00D428D6"/>
    <w:rsid w:val="00D552B2"/>
    <w:rsid w:val="00D608D1"/>
    <w:rsid w:val="00D74119"/>
    <w:rsid w:val="00D8075B"/>
    <w:rsid w:val="00D8678B"/>
    <w:rsid w:val="00DA2114"/>
    <w:rsid w:val="00DB1787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1314"/>
    <w:rsid w:val="00E43AFB"/>
    <w:rsid w:val="00E51E44"/>
    <w:rsid w:val="00E63348"/>
    <w:rsid w:val="00E742AA"/>
    <w:rsid w:val="00E74991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1C5B"/>
    <w:rsid w:val="00F070AB"/>
    <w:rsid w:val="00F17567"/>
    <w:rsid w:val="00F27A7B"/>
    <w:rsid w:val="00F526AF"/>
    <w:rsid w:val="00F617C3"/>
    <w:rsid w:val="00F63E0E"/>
    <w:rsid w:val="00F7066B"/>
    <w:rsid w:val="00F82D56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D7652E"/>
  <w15:docId w15:val="{AEB55686-F735-46EB-A46B-95B63C691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192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824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94AE741D480204CA2252E1447CA5682" ma:contentTypeVersion="2" ma:contentTypeDescription="Utwórz nowy dokument." ma:contentTypeScope="" ma:versionID="7f19ea1fcea31326b614b42ac1a7396c">
  <xsd:schema xmlns:xsd="http://www.w3.org/2001/XMLSchema" xmlns:xs="http://www.w3.org/2001/XMLSchema" xmlns:p="http://schemas.microsoft.com/office/2006/metadata/properties" xmlns:ns2="b7214ada-1899-4f3d-9686-c788a0b21120" targetNamespace="http://schemas.microsoft.com/office/2006/metadata/properties" ma:root="true" ma:fieldsID="0c3eca192b722018c24635361152c221" ns2:_="">
    <xsd:import namespace="b7214ada-1899-4f3d-9686-c788a0b21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214ada-1899-4f3d-9686-c788a0b211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0D95F-64AC-4460-9F92-442CC0D3F7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564DBF-F0B4-405D-ACCE-2E4255BA90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214ada-1899-4f3d-9686-c788a0b211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2F3D46-FB47-4EF6-AC67-2DC6BFA5B4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78ED834-3171-4AD0-A136-90CFC38A13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</TotalTime>
  <Pages>5</Pages>
  <Words>1001</Words>
  <Characters>6011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Anna Pikus</cp:lastModifiedBy>
  <cp:revision>3</cp:revision>
  <cp:lastPrinted>2019-02-06T12:12:00Z</cp:lastPrinted>
  <dcterms:created xsi:type="dcterms:W3CDTF">2022-10-20T10:34:00Z</dcterms:created>
  <dcterms:modified xsi:type="dcterms:W3CDTF">2022-11-17T10:06:00Z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0x010100894AE741D480204CA2252E1447CA5682</vt:lpwstr>
  </property>
</Properties>
</file>